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3E91C" w14:textId="1B02B74B" w:rsidR="009B2A42" w:rsidRPr="00B75173" w:rsidRDefault="009B2A42" w:rsidP="009B2A42">
      <w:pPr>
        <w:pStyle w:val="Header"/>
        <w:tabs>
          <w:tab w:val="right" w:pos="7088"/>
          <w:tab w:val="right" w:pos="9781"/>
        </w:tabs>
        <w:rPr>
          <w:rFonts w:cs="Arial"/>
          <w:b w:val="0"/>
          <w:bCs/>
          <w:sz w:val="24"/>
          <w:szCs w:val="28"/>
          <w:lang w:val="en-US"/>
        </w:rPr>
      </w:pPr>
      <w:r w:rsidRPr="00B75173">
        <w:rPr>
          <w:rFonts w:cs="Arial"/>
          <w:bCs/>
          <w:sz w:val="24"/>
          <w:szCs w:val="28"/>
          <w:lang w:val="en-US"/>
        </w:rPr>
        <w:t>3GPP TSG RAN1 WG1 Meeting #9</w:t>
      </w:r>
      <w:r>
        <w:rPr>
          <w:rFonts w:cs="Arial"/>
          <w:bCs/>
          <w:sz w:val="24"/>
          <w:szCs w:val="28"/>
          <w:lang w:val="en-US"/>
        </w:rPr>
        <w:t>9</w:t>
      </w:r>
      <w:r w:rsidRPr="00B75173">
        <w:rPr>
          <w:rFonts w:cs="Arial"/>
          <w:b w:val="0"/>
          <w:bCs/>
          <w:sz w:val="24"/>
          <w:szCs w:val="28"/>
          <w:lang w:val="en-US"/>
        </w:rPr>
        <w:tab/>
      </w:r>
      <w:r w:rsidRPr="00B75173">
        <w:rPr>
          <w:rFonts w:cs="Arial"/>
          <w:b w:val="0"/>
          <w:bCs/>
          <w:sz w:val="24"/>
          <w:szCs w:val="28"/>
          <w:lang w:val="en-US"/>
        </w:rPr>
        <w:tab/>
      </w:r>
      <w:r w:rsidRPr="00B75173">
        <w:rPr>
          <w:rFonts w:cs="Arial"/>
          <w:bCs/>
          <w:sz w:val="24"/>
          <w:szCs w:val="28"/>
          <w:lang w:val="en-US"/>
        </w:rPr>
        <w:t>R1</w:t>
      </w:r>
      <w:r w:rsidRPr="00AC7FDA">
        <w:rPr>
          <w:rFonts w:cs="Arial"/>
          <w:bCs/>
          <w:sz w:val="24"/>
          <w:szCs w:val="28"/>
          <w:lang w:val="en-US"/>
        </w:rPr>
        <w:t>-</w:t>
      </w:r>
      <w:r w:rsidRPr="004D5EC4">
        <w:rPr>
          <w:rFonts w:cs="Arial"/>
          <w:bCs/>
          <w:sz w:val="24"/>
          <w:szCs w:val="28"/>
          <w:lang w:val="en-US"/>
        </w:rPr>
        <w:t>191210</w:t>
      </w:r>
      <w:r w:rsidR="00CF05A0">
        <w:rPr>
          <w:rFonts w:cs="Arial"/>
          <w:bCs/>
          <w:sz w:val="24"/>
          <w:szCs w:val="28"/>
          <w:lang w:val="en-US"/>
        </w:rPr>
        <w:t>8</w:t>
      </w:r>
    </w:p>
    <w:p w14:paraId="74F2BE6C" w14:textId="77777777" w:rsidR="009B2A42" w:rsidRPr="00B75173" w:rsidRDefault="009B2A42" w:rsidP="009B2A42">
      <w:pPr>
        <w:pStyle w:val="Header"/>
        <w:tabs>
          <w:tab w:val="right" w:pos="9639"/>
        </w:tabs>
        <w:rPr>
          <w:rFonts w:cs="Arial"/>
          <w:bCs/>
          <w:sz w:val="22"/>
          <w:szCs w:val="28"/>
          <w:lang w:val="en-US"/>
        </w:rPr>
      </w:pPr>
      <w:r>
        <w:rPr>
          <w:rFonts w:eastAsia="MS Mincho" w:cs="Arial"/>
          <w:bCs/>
          <w:noProof w:val="0"/>
          <w:sz w:val="24"/>
          <w:szCs w:val="24"/>
          <w:lang w:eastAsia="ja-JP"/>
        </w:rPr>
        <w:t>Reno, USA, November 18</w:t>
      </w:r>
      <w:r w:rsidRPr="00B75173">
        <w:rPr>
          <w:rFonts w:eastAsia="MS Mincho" w:cs="Arial"/>
          <w:bCs/>
          <w:noProof w:val="0"/>
          <w:sz w:val="24"/>
          <w:szCs w:val="24"/>
          <w:vertAlign w:val="superscript"/>
          <w:lang w:eastAsia="ja-JP"/>
        </w:rPr>
        <w:t>th</w:t>
      </w:r>
      <w:r w:rsidRPr="00B75173">
        <w:rPr>
          <w:rFonts w:eastAsia="MS Mincho" w:cs="Arial"/>
          <w:bCs/>
          <w:noProof w:val="0"/>
          <w:sz w:val="24"/>
          <w:szCs w:val="24"/>
          <w:lang w:eastAsia="ja-JP"/>
        </w:rPr>
        <w:t xml:space="preserve"> – </w:t>
      </w:r>
      <w:r>
        <w:rPr>
          <w:rFonts w:eastAsia="MS Mincho" w:cs="Arial"/>
          <w:bCs/>
          <w:noProof w:val="0"/>
          <w:sz w:val="24"/>
          <w:szCs w:val="24"/>
          <w:lang w:eastAsia="ja-JP"/>
        </w:rPr>
        <w:t>22</w:t>
      </w:r>
      <w:r>
        <w:rPr>
          <w:rFonts w:eastAsia="MS Mincho" w:cs="Arial"/>
          <w:bCs/>
          <w:noProof w:val="0"/>
          <w:sz w:val="24"/>
          <w:szCs w:val="24"/>
          <w:vertAlign w:val="superscript"/>
          <w:lang w:eastAsia="ja-JP"/>
        </w:rPr>
        <w:t>nd</w:t>
      </w:r>
      <w:r w:rsidRPr="00B75173">
        <w:rPr>
          <w:rFonts w:eastAsia="MS Mincho" w:cs="Arial"/>
          <w:bCs/>
          <w:noProof w:val="0"/>
          <w:sz w:val="24"/>
          <w:szCs w:val="24"/>
          <w:lang w:eastAsia="ja-JP"/>
        </w:rPr>
        <w:t>, 2019</w:t>
      </w:r>
    </w:p>
    <w:p w14:paraId="64B1CB25" w14:textId="77777777" w:rsidR="00135350" w:rsidRPr="00BB73E9" w:rsidRDefault="00135350" w:rsidP="00C01545">
      <w:pPr>
        <w:spacing w:after="60"/>
        <w:ind w:left="1985" w:hanging="1985"/>
        <w:rPr>
          <w:rFonts w:ascii="Arial" w:hAnsi="Arial" w:cs="Arial"/>
          <w:b/>
          <w:sz w:val="22"/>
          <w:szCs w:val="22"/>
        </w:rPr>
      </w:pPr>
    </w:p>
    <w:p w14:paraId="13CB39DD" w14:textId="61F9674C"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Agenda item:</w:t>
      </w:r>
      <w:r w:rsidRPr="00BB73E9">
        <w:rPr>
          <w:rFonts w:ascii="Arial" w:hAnsi="Arial" w:cs="Arial"/>
          <w:b/>
          <w:sz w:val="22"/>
          <w:szCs w:val="22"/>
        </w:rPr>
        <w:tab/>
      </w:r>
      <w:r w:rsidR="002B35A6" w:rsidRPr="00BB73E9">
        <w:rPr>
          <w:rFonts w:ascii="Arial" w:hAnsi="Arial" w:cs="Arial"/>
          <w:b/>
          <w:sz w:val="22"/>
          <w:szCs w:val="22"/>
        </w:rPr>
        <w:t>7.2.4</w:t>
      </w:r>
      <w:r w:rsidR="008D6274" w:rsidRPr="00BB73E9">
        <w:rPr>
          <w:rFonts w:ascii="Arial" w:hAnsi="Arial" w:cs="Arial"/>
          <w:b/>
          <w:sz w:val="22"/>
          <w:szCs w:val="22"/>
        </w:rPr>
        <w:t>.</w:t>
      </w:r>
      <w:r w:rsidR="00DF4A67">
        <w:rPr>
          <w:rFonts w:ascii="Arial" w:hAnsi="Arial" w:cs="Arial"/>
          <w:b/>
          <w:sz w:val="22"/>
          <w:szCs w:val="22"/>
        </w:rPr>
        <w:t>4</w:t>
      </w:r>
    </w:p>
    <w:p w14:paraId="76778A94" w14:textId="20CD2915" w:rsidR="00C01545" w:rsidRPr="00BB73E9" w:rsidRDefault="00C01545" w:rsidP="001419C9">
      <w:pPr>
        <w:spacing w:after="60"/>
        <w:ind w:left="1985" w:hanging="1985"/>
        <w:rPr>
          <w:rFonts w:ascii="Arial" w:hAnsi="Arial" w:cs="Arial"/>
          <w:b/>
          <w:sz w:val="22"/>
          <w:szCs w:val="22"/>
        </w:rPr>
      </w:pPr>
      <w:r w:rsidRPr="00BB73E9">
        <w:rPr>
          <w:rFonts w:ascii="Arial" w:hAnsi="Arial" w:cs="Arial"/>
          <w:b/>
          <w:sz w:val="22"/>
          <w:szCs w:val="22"/>
        </w:rPr>
        <w:t>Title:</w:t>
      </w:r>
      <w:r w:rsidRPr="00BB73E9">
        <w:rPr>
          <w:rFonts w:ascii="Arial" w:hAnsi="Arial" w:cs="Arial"/>
          <w:b/>
          <w:sz w:val="22"/>
          <w:szCs w:val="22"/>
        </w:rPr>
        <w:tab/>
      </w:r>
      <w:r w:rsidR="00007045" w:rsidRPr="00007045">
        <w:rPr>
          <w:rFonts w:ascii="Arial" w:hAnsi="Arial" w:cs="Arial"/>
          <w:b/>
          <w:sz w:val="22"/>
          <w:szCs w:val="22"/>
        </w:rPr>
        <w:t>On in-device coexistence between LTE and NR sidelinks</w:t>
      </w:r>
    </w:p>
    <w:p w14:paraId="630C51EA" w14:textId="77777777"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Source:</w:t>
      </w:r>
      <w:r w:rsidRPr="00BB73E9">
        <w:rPr>
          <w:rFonts w:ascii="Arial" w:hAnsi="Arial" w:cs="Arial"/>
          <w:b/>
          <w:bCs/>
          <w:sz w:val="22"/>
          <w:szCs w:val="22"/>
        </w:rPr>
        <w:tab/>
        <w:t>MediaTek Inc.</w:t>
      </w:r>
    </w:p>
    <w:p w14:paraId="6AAF6B7A" w14:textId="77777777" w:rsidR="00C01545" w:rsidRPr="00C9745B" w:rsidRDefault="00C01545" w:rsidP="00C01545">
      <w:pPr>
        <w:spacing w:after="60"/>
        <w:ind w:left="1985" w:hanging="1985"/>
        <w:rPr>
          <w:rFonts w:ascii="Arial" w:hAnsi="Arial" w:cs="Arial"/>
          <w:b/>
          <w:bCs/>
        </w:rPr>
      </w:pPr>
      <w:r w:rsidRPr="00BB73E9">
        <w:rPr>
          <w:rFonts w:ascii="Arial" w:hAnsi="Arial" w:cs="Arial"/>
          <w:b/>
          <w:sz w:val="22"/>
          <w:szCs w:val="22"/>
        </w:rPr>
        <w:t>Document for:</w:t>
      </w:r>
      <w:r w:rsidRPr="00BB73E9">
        <w:rPr>
          <w:rFonts w:ascii="Arial" w:hAnsi="Arial" w:cs="Arial"/>
          <w:b/>
          <w:bCs/>
          <w:sz w:val="22"/>
          <w:szCs w:val="22"/>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24307021" w14:textId="7D963B3D" w:rsidR="001F0872" w:rsidRPr="00BB336A" w:rsidRDefault="00964789"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RAN1#98</w:t>
      </w:r>
      <w:r w:rsidR="00FF77B7">
        <w:rPr>
          <w:rFonts w:ascii="Times New Roman" w:hAnsi="Times New Roman"/>
          <w:b w:val="0"/>
          <w:bCs/>
          <w:sz w:val="20"/>
          <w:lang w:val="en-US" w:eastAsia="zh-TW"/>
        </w:rPr>
        <w:t>bis</w:t>
      </w:r>
      <w:r w:rsidR="003B6CDD">
        <w:rPr>
          <w:rFonts w:ascii="Times New Roman" w:hAnsi="Times New Roman"/>
          <w:b w:val="0"/>
          <w:bCs/>
          <w:sz w:val="20"/>
          <w:lang w:val="en-US" w:eastAsia="zh-TW"/>
        </w:rPr>
        <w:t xml:space="preserve">, the following agreements were made on </w:t>
      </w:r>
      <w:r>
        <w:rPr>
          <w:rFonts w:ascii="Times New Roman" w:hAnsi="Times New Roman"/>
          <w:b w:val="0"/>
          <w:bCs/>
          <w:sz w:val="20"/>
          <w:lang w:val="en-US" w:eastAsia="zh-TW"/>
        </w:rPr>
        <w:t xml:space="preserve">in-device coexistence </w:t>
      </w:r>
      <w:r w:rsidR="001F0872"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49C568EE" w14:textId="77777777" w:rsidR="00BF6838" w:rsidRPr="00BF6838" w:rsidRDefault="00BF6838" w:rsidP="00BF6838">
            <w:pPr>
              <w:spacing w:after="0"/>
              <w:rPr>
                <w:rFonts w:eastAsia="Batang"/>
                <w:lang w:val="en-GB" w:eastAsia="x-none"/>
              </w:rPr>
            </w:pPr>
            <w:r w:rsidRPr="00BF6838">
              <w:rPr>
                <w:rFonts w:eastAsia="Batang"/>
                <w:highlight w:val="green"/>
                <w:lang w:val="en-GB" w:eastAsia="x-none"/>
              </w:rPr>
              <w:t>Agreements</w:t>
            </w:r>
            <w:r w:rsidRPr="00BF6838">
              <w:rPr>
                <w:rFonts w:eastAsia="Batang"/>
                <w:lang w:val="en-GB" w:eastAsia="x-none"/>
              </w:rPr>
              <w:t>:</w:t>
            </w:r>
          </w:p>
          <w:p w14:paraId="3557434F" w14:textId="77777777" w:rsidR="00BF6838" w:rsidRPr="00BF6838" w:rsidRDefault="00BF6838" w:rsidP="00BF6838">
            <w:pPr>
              <w:numPr>
                <w:ilvl w:val="0"/>
                <w:numId w:val="36"/>
              </w:numPr>
              <w:spacing w:after="0"/>
              <w:contextualSpacing/>
              <w:rPr>
                <w:rFonts w:eastAsia="SimSun"/>
                <w:lang w:val="en-GB" w:eastAsia="ja-JP"/>
              </w:rPr>
            </w:pPr>
            <w:r w:rsidRPr="00BF6838">
              <w:rPr>
                <w:rFonts w:eastAsia="SimSun"/>
                <w:lang w:val="en-GB" w:eastAsia="ja-JP"/>
              </w:rPr>
              <w:t xml:space="preserve">For Tx/Rx overlap, </w:t>
            </w:r>
          </w:p>
          <w:p w14:paraId="6FBE0729" w14:textId="77777777" w:rsidR="00BF6838" w:rsidRPr="00BF6838" w:rsidRDefault="00BF6838" w:rsidP="00BF6838">
            <w:pPr>
              <w:numPr>
                <w:ilvl w:val="1"/>
                <w:numId w:val="36"/>
              </w:numPr>
              <w:spacing w:after="0"/>
              <w:contextualSpacing/>
              <w:rPr>
                <w:rFonts w:eastAsia="SimSun"/>
                <w:lang w:val="en-GB" w:eastAsia="ja-JP"/>
              </w:rPr>
            </w:pPr>
            <w:r w:rsidRPr="00BF6838">
              <w:rPr>
                <w:rFonts w:eastAsia="SimSun"/>
                <w:lang w:val="en-GB"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6825AB73" w14:textId="77777777" w:rsidR="00BF6838" w:rsidRPr="00BF6838" w:rsidRDefault="00BF6838" w:rsidP="00BF6838">
            <w:pPr>
              <w:numPr>
                <w:ilvl w:val="2"/>
                <w:numId w:val="36"/>
              </w:numPr>
              <w:spacing w:after="0"/>
              <w:contextualSpacing/>
              <w:rPr>
                <w:rFonts w:eastAsia="SimSun"/>
                <w:lang w:val="en-GB" w:eastAsia="ja-JP"/>
              </w:rPr>
            </w:pPr>
            <w:r w:rsidRPr="00BF6838">
              <w:rPr>
                <w:rFonts w:eastAsia="SimSun"/>
                <w:lang w:val="en-GB" w:eastAsia="ja-JP"/>
              </w:rPr>
              <w:t>In case the priorities of LTE and NR sidelink packets are the same, then it is up to UE implementation as to which packet is transmitted/received</w:t>
            </w:r>
          </w:p>
          <w:p w14:paraId="082F48DA" w14:textId="77777777" w:rsidR="00BF6838" w:rsidRPr="00BF6838" w:rsidRDefault="00BF6838" w:rsidP="00BF6838">
            <w:pPr>
              <w:spacing w:after="0"/>
              <w:rPr>
                <w:rFonts w:eastAsia="Batang"/>
                <w:lang w:val="en-GB" w:eastAsia="x-none"/>
              </w:rPr>
            </w:pPr>
            <w:r w:rsidRPr="00BF6838">
              <w:rPr>
                <w:rFonts w:eastAsia="Batang"/>
                <w:highlight w:val="green"/>
                <w:lang w:val="en-GB" w:eastAsia="x-none"/>
              </w:rPr>
              <w:t>Agreements</w:t>
            </w:r>
            <w:r w:rsidRPr="00BF6838">
              <w:rPr>
                <w:rFonts w:eastAsia="Batang"/>
                <w:lang w:val="en-GB" w:eastAsia="x-none"/>
              </w:rPr>
              <w:t>:</w:t>
            </w:r>
          </w:p>
          <w:p w14:paraId="190A8028" w14:textId="77777777" w:rsidR="00BF6838" w:rsidRPr="00BF6838" w:rsidRDefault="00BF6838" w:rsidP="00BF6838">
            <w:pPr>
              <w:numPr>
                <w:ilvl w:val="0"/>
                <w:numId w:val="41"/>
              </w:numPr>
              <w:overflowPunct w:val="0"/>
              <w:autoSpaceDE w:val="0"/>
              <w:autoSpaceDN w:val="0"/>
              <w:adjustRightInd w:val="0"/>
              <w:spacing w:after="0"/>
              <w:contextualSpacing/>
              <w:textAlignment w:val="baseline"/>
              <w:rPr>
                <w:rFonts w:eastAsia="SimSun"/>
                <w:lang w:val="en-GB" w:eastAsia="ja-JP"/>
              </w:rPr>
            </w:pPr>
            <w:r w:rsidRPr="00BF6838">
              <w:rPr>
                <w:rFonts w:eastAsia="SimSun"/>
                <w:lang w:val="en-GB" w:eastAsia="ja-JP"/>
              </w:rPr>
              <w:t xml:space="preserve">For sidelink synchronization signal/channel (including S-SSB and LTE SLSS/PSBCH) priority for a UE is (pre)-configured per UE </w:t>
            </w:r>
          </w:p>
          <w:p w14:paraId="42E33168" w14:textId="77777777" w:rsidR="00BF6838" w:rsidRPr="00BF6838" w:rsidRDefault="00BF6838" w:rsidP="00BF6838">
            <w:pPr>
              <w:numPr>
                <w:ilvl w:val="1"/>
                <w:numId w:val="41"/>
              </w:numPr>
              <w:overflowPunct w:val="0"/>
              <w:autoSpaceDE w:val="0"/>
              <w:autoSpaceDN w:val="0"/>
              <w:adjustRightInd w:val="0"/>
              <w:spacing w:after="0"/>
              <w:contextualSpacing/>
              <w:textAlignment w:val="baseline"/>
              <w:rPr>
                <w:rFonts w:eastAsia="SimSun"/>
                <w:lang w:val="en-GB" w:eastAsia="ja-JP"/>
              </w:rPr>
            </w:pPr>
            <w:r w:rsidRPr="00BF6838">
              <w:rPr>
                <w:rFonts w:eastAsia="SimSun"/>
                <w:lang w:val="en-GB" w:eastAsia="ja-JP"/>
              </w:rPr>
              <w:t>The (pre)-configured priority is used in the same way as the priority for other channel/signals w.r.t. prioritization for handling in-device co-existence</w:t>
            </w:r>
          </w:p>
          <w:p w14:paraId="20EB496F" w14:textId="77777777" w:rsidR="00BF6838" w:rsidRPr="00BF6838" w:rsidRDefault="00BF6838" w:rsidP="00BF6838">
            <w:pPr>
              <w:numPr>
                <w:ilvl w:val="1"/>
                <w:numId w:val="41"/>
              </w:numPr>
              <w:overflowPunct w:val="0"/>
              <w:autoSpaceDE w:val="0"/>
              <w:autoSpaceDN w:val="0"/>
              <w:adjustRightInd w:val="0"/>
              <w:spacing w:after="0"/>
              <w:contextualSpacing/>
              <w:textAlignment w:val="baseline"/>
              <w:rPr>
                <w:rFonts w:eastAsia="SimSun"/>
                <w:lang w:val="en-GB" w:eastAsia="ja-JP"/>
              </w:rPr>
            </w:pPr>
            <w:r w:rsidRPr="00BF6838">
              <w:rPr>
                <w:rFonts w:eastAsia="SimSun"/>
                <w:lang w:val="en-GB" w:eastAsia="ja-JP"/>
              </w:rPr>
              <w:t xml:space="preserve">Note: it is understood that the same priority (pre)-configuration is intended for all the related UEs </w:t>
            </w:r>
          </w:p>
          <w:p w14:paraId="0E1AD4F7" w14:textId="2D920D0B" w:rsidR="0005077A" w:rsidRPr="00BF6838" w:rsidRDefault="00BF6838" w:rsidP="00BF6838">
            <w:pPr>
              <w:numPr>
                <w:ilvl w:val="0"/>
                <w:numId w:val="41"/>
              </w:numPr>
              <w:overflowPunct w:val="0"/>
              <w:autoSpaceDE w:val="0"/>
              <w:autoSpaceDN w:val="0"/>
              <w:adjustRightInd w:val="0"/>
              <w:spacing w:after="0"/>
              <w:contextualSpacing/>
              <w:textAlignment w:val="baseline"/>
              <w:rPr>
                <w:rFonts w:eastAsia="SimSun"/>
                <w:lang w:val="en-GB" w:eastAsia="ja-JP"/>
              </w:rPr>
            </w:pPr>
            <w:r w:rsidRPr="00BF6838">
              <w:rPr>
                <w:rFonts w:eastAsia="SimSun"/>
                <w:lang w:val="en-GB" w:eastAsia="ja-JP"/>
              </w:rPr>
              <w:t>The priority of PSFCH is set as the priority of the corresponding PSSCH.</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4768CC85"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3B6CDD">
        <w:rPr>
          <w:rFonts w:ascii="Times New Roman" w:hAnsi="Times New Roman"/>
          <w:b w:val="0"/>
          <w:bCs/>
          <w:sz w:val="20"/>
          <w:lang w:val="en-US" w:eastAsia="zh-TW"/>
        </w:rPr>
        <w:t xml:space="preserve">discuss </w:t>
      </w:r>
      <w:r w:rsidR="00B92ECD">
        <w:rPr>
          <w:rFonts w:ascii="Times New Roman" w:hAnsi="Times New Roman"/>
          <w:b w:val="0"/>
          <w:bCs/>
          <w:sz w:val="20"/>
          <w:lang w:val="en-US" w:eastAsia="zh-TW"/>
        </w:rPr>
        <w:t>remaining issues on in-device coexistence</w:t>
      </w:r>
      <w:r w:rsidR="00084373">
        <w:rPr>
          <w:rFonts w:ascii="Times New Roman" w:hAnsi="Times New Roman"/>
          <w:b w:val="0"/>
          <w:bCs/>
          <w:sz w:val="20"/>
          <w:lang w:val="en-US" w:eastAsia="zh-TW"/>
        </w:rPr>
        <w:t>.</w:t>
      </w:r>
      <w:bookmarkStart w:id="0" w:name="_GoBack"/>
      <w:bookmarkEnd w:id="0"/>
    </w:p>
    <w:p w14:paraId="1FE5C93E" w14:textId="2F0F95FA" w:rsidR="001F0872" w:rsidRPr="00B21EF4" w:rsidRDefault="00750FC8" w:rsidP="00B21EF4">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14:paraId="5337AD78" w14:textId="00AA64F7" w:rsidR="007E4AE3" w:rsidRDefault="007E4AE3"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It has been </w:t>
      </w:r>
      <w:r w:rsidR="000B6166">
        <w:rPr>
          <w:rFonts w:ascii="Times New Roman" w:hAnsi="Times New Roman"/>
          <w:b w:val="0"/>
          <w:bCs/>
          <w:sz w:val="20"/>
          <w:lang w:val="en-US" w:eastAsia="zh-TW"/>
        </w:rPr>
        <w:t xml:space="preserve">recently </w:t>
      </w:r>
      <w:r>
        <w:rPr>
          <w:rFonts w:ascii="Times New Roman" w:hAnsi="Times New Roman"/>
          <w:b w:val="0"/>
          <w:bCs/>
          <w:sz w:val="20"/>
          <w:lang w:val="en-US" w:eastAsia="zh-TW"/>
        </w:rPr>
        <w:t xml:space="preserve">agreed that UE can report its capability to </w:t>
      </w:r>
      <w:r w:rsidRPr="007E4AE3">
        <w:rPr>
          <w:rFonts w:ascii="Times New Roman" w:hAnsi="Times New Roman"/>
          <w:b w:val="0"/>
          <w:bCs/>
          <w:sz w:val="20"/>
          <w:lang w:val="en-US" w:eastAsia="zh-TW"/>
        </w:rPr>
        <w:t>the network of whether it supports shor</w:t>
      </w:r>
      <w:r>
        <w:rPr>
          <w:rFonts w:ascii="Times New Roman" w:hAnsi="Times New Roman"/>
          <w:b w:val="0"/>
          <w:bCs/>
          <w:sz w:val="20"/>
          <w:lang w:val="en-US" w:eastAsia="zh-TW"/>
        </w:rPr>
        <w:t>t-term time scale TDM solutions, and that r</w:t>
      </w:r>
      <w:r w:rsidRPr="007E4AE3">
        <w:rPr>
          <w:rFonts w:ascii="Times New Roman" w:hAnsi="Times New Roman"/>
          <w:b w:val="0"/>
          <w:bCs/>
          <w:sz w:val="20"/>
          <w:lang w:val="en-US" w:eastAsia="zh-TW"/>
        </w:rPr>
        <w:t>esource allocation related information is not reported to other RAT</w:t>
      </w:r>
      <w:r>
        <w:rPr>
          <w:rFonts w:ascii="Times New Roman" w:hAnsi="Times New Roman"/>
          <w:b w:val="0"/>
          <w:bCs/>
          <w:sz w:val="20"/>
          <w:lang w:val="en-US" w:eastAsia="zh-TW"/>
        </w:rPr>
        <w:t xml:space="preserve">. </w:t>
      </w:r>
    </w:p>
    <w:p w14:paraId="45F9AE83" w14:textId="47DFC4F9" w:rsidR="00CA4F2B" w:rsidRDefault="000B616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w:t>
      </w:r>
      <w:r w:rsidR="00CA4F2B">
        <w:rPr>
          <w:rFonts w:ascii="Times New Roman" w:hAnsi="Times New Roman"/>
          <w:b w:val="0"/>
          <w:bCs/>
          <w:sz w:val="20"/>
          <w:lang w:val="en-US" w:eastAsia="zh-TW"/>
        </w:rPr>
        <w:t>e propose network assistance messages to help network resolve potential coexistence issues at UEs.</w:t>
      </w:r>
    </w:p>
    <w:p w14:paraId="708C79BB" w14:textId="77777777" w:rsidR="00CA4F2B" w:rsidRDefault="00CA4F2B"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00AB1731" w14:textId="2E02A26D" w:rsidR="0011187D" w:rsidRDefault="00BF2963" w:rsidP="0011187D">
      <w:pPr>
        <w:pStyle w:val="Heading2"/>
        <w:rPr>
          <w:lang w:eastAsia="zh-TW"/>
        </w:rPr>
      </w:pPr>
      <w:r>
        <w:rPr>
          <w:lang w:eastAsia="zh-TW"/>
        </w:rPr>
        <w:t xml:space="preserve">Network </w:t>
      </w:r>
      <w:r w:rsidR="0011187D">
        <w:rPr>
          <w:lang w:eastAsia="zh-TW"/>
        </w:rPr>
        <w:t xml:space="preserve">assistance </w:t>
      </w:r>
      <w:r>
        <w:rPr>
          <w:lang w:eastAsia="zh-TW"/>
        </w:rPr>
        <w:t>reporting</w:t>
      </w:r>
    </w:p>
    <w:p w14:paraId="22751148" w14:textId="7256A21B" w:rsidR="00444B8D" w:rsidRDefault="00790F3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and short-term TDM solutions avoid coexistence issues </w:t>
      </w:r>
      <w:r w:rsidR="00CE3C3B">
        <w:rPr>
          <w:rFonts w:ascii="Times New Roman" w:hAnsi="Times New Roman"/>
          <w:b w:val="0"/>
          <w:bCs/>
          <w:sz w:val="20"/>
          <w:lang w:val="en-US" w:eastAsia="zh-TW"/>
        </w:rPr>
        <w:t xml:space="preserve">preemptively </w:t>
      </w:r>
      <w:r>
        <w:rPr>
          <w:rFonts w:ascii="Times New Roman" w:hAnsi="Times New Roman"/>
          <w:b w:val="0"/>
          <w:bCs/>
          <w:sz w:val="20"/>
          <w:lang w:val="en-US" w:eastAsia="zh-TW"/>
        </w:rPr>
        <w:t xml:space="preserve">before </w:t>
      </w:r>
      <w:r w:rsidR="00CE3C3B">
        <w:rPr>
          <w:rFonts w:ascii="Times New Roman" w:hAnsi="Times New Roman"/>
          <w:b w:val="0"/>
          <w:bCs/>
          <w:sz w:val="20"/>
          <w:lang w:val="en-US" w:eastAsia="zh-TW"/>
        </w:rPr>
        <w:t>collision</w:t>
      </w:r>
      <w:r>
        <w:rPr>
          <w:rFonts w:ascii="Times New Roman" w:hAnsi="Times New Roman"/>
          <w:b w:val="0"/>
          <w:bCs/>
          <w:sz w:val="20"/>
          <w:lang w:val="en-US" w:eastAsia="zh-TW"/>
        </w:rPr>
        <w:t xml:space="preserve"> occur</w:t>
      </w:r>
      <w:r w:rsidR="00CE3C3B">
        <w:rPr>
          <w:rFonts w:ascii="Times New Roman" w:hAnsi="Times New Roman"/>
          <w:b w:val="0"/>
          <w:bCs/>
          <w:sz w:val="20"/>
          <w:lang w:val="en-US" w:eastAsia="zh-TW"/>
        </w:rPr>
        <w:t>s</w:t>
      </w:r>
      <w:r>
        <w:rPr>
          <w:rFonts w:ascii="Times New Roman" w:hAnsi="Times New Roman"/>
          <w:b w:val="0"/>
          <w:bCs/>
          <w:sz w:val="20"/>
          <w:lang w:val="en-US" w:eastAsia="zh-TW"/>
        </w:rPr>
        <w:t xml:space="preserve"> by dropping one of the RATs. </w:t>
      </w:r>
      <w:r w:rsidR="00CE3C3B">
        <w:rPr>
          <w:rFonts w:ascii="Times New Roman" w:hAnsi="Times New Roman"/>
          <w:b w:val="0"/>
          <w:bCs/>
          <w:sz w:val="20"/>
          <w:lang w:val="en-US" w:eastAsia="zh-TW"/>
        </w:rPr>
        <w:t>It is also important to define mechanisms to overcome a coexistence problem after a collision</w:t>
      </w:r>
      <w:r w:rsidR="00444B8D">
        <w:rPr>
          <w:rFonts w:ascii="Times New Roman" w:hAnsi="Times New Roman"/>
          <w:b w:val="0"/>
          <w:bCs/>
          <w:sz w:val="20"/>
          <w:lang w:val="en-US" w:eastAsia="zh-TW"/>
        </w:rPr>
        <w:t xml:space="preserve"> </w:t>
      </w:r>
      <w:r w:rsidR="00EA15BD">
        <w:rPr>
          <w:rFonts w:ascii="Times New Roman" w:hAnsi="Times New Roman"/>
          <w:b w:val="0"/>
          <w:bCs/>
          <w:sz w:val="20"/>
          <w:lang w:val="en-US" w:eastAsia="zh-TW"/>
        </w:rPr>
        <w:t xml:space="preserve">occurs </w:t>
      </w:r>
      <w:r w:rsidR="00444B8D">
        <w:rPr>
          <w:rFonts w:ascii="Times New Roman" w:hAnsi="Times New Roman"/>
          <w:b w:val="0"/>
          <w:bCs/>
          <w:sz w:val="20"/>
          <w:lang w:val="en-US" w:eastAsia="zh-TW"/>
        </w:rPr>
        <w:t>for following reasons:</w:t>
      </w:r>
    </w:p>
    <w:p w14:paraId="50AA4F6D" w14:textId="021C9B56" w:rsidR="00CE3C3B" w:rsidRDefault="00780B35"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CE3C3B">
        <w:rPr>
          <w:rFonts w:ascii="Times New Roman" w:hAnsi="Times New Roman"/>
          <w:b w:val="0"/>
          <w:bCs/>
          <w:sz w:val="20"/>
          <w:lang w:val="en-US" w:eastAsia="zh-TW"/>
        </w:rPr>
        <w:t xml:space="preserve">hort-term TDM feasibility depends on </w:t>
      </w:r>
      <w:r w:rsidR="001869DB">
        <w:rPr>
          <w:rFonts w:ascii="Times New Roman" w:hAnsi="Times New Roman"/>
          <w:b w:val="0"/>
          <w:bCs/>
          <w:sz w:val="20"/>
          <w:lang w:val="en-US" w:eastAsia="zh-TW"/>
        </w:rPr>
        <w:t xml:space="preserve">information exchange delay between RAT modules, and there are cases where neither of the packets can be dropped in time. When such collision occurs, it is desirable to inform the network to prevent such collisions in the future. </w:t>
      </w:r>
    </w:p>
    <w:p w14:paraId="105AF949" w14:textId="3DBA5616"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depends on network configuration of non-overlapping resources between RATs. In a possible scenario, UE may have two separate connections to eNB and gNB to control LTE sidelink and NR sidelink respctively. Due to lack of backend coordination or due to one of the RATs being in out-of-coverage state, overlapping LTE sidelink and NR sidelink resources may be configured at UE by mistake. Since UE is not expected to perform any inter-module information exchange between RATs in long-term TDM, a packet collision may occur. It would be beneficial to provide the network with information on how and when a collision occurred.</w:t>
      </w:r>
    </w:p>
    <w:p w14:paraId="308550A7" w14:textId="569D67DB"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Another potential cause for a collision can be imperfect synchronization between RA</w:t>
      </w:r>
      <w:r w:rsidR="0012726F">
        <w:rPr>
          <w:rFonts w:ascii="Times New Roman" w:hAnsi="Times New Roman"/>
          <w:b w:val="0"/>
          <w:bCs/>
          <w:sz w:val="20"/>
          <w:lang w:val="en-US" w:eastAsia="zh-TW"/>
        </w:rPr>
        <w:t>Ts. Since TDM solutions require</w:t>
      </w:r>
      <w:r>
        <w:rPr>
          <w:rFonts w:ascii="Times New Roman" w:hAnsi="Times New Roman"/>
          <w:b w:val="0"/>
          <w:bCs/>
          <w:sz w:val="20"/>
          <w:lang w:val="en-US" w:eastAsia="zh-TW"/>
        </w:rPr>
        <w:t xml:space="preserve"> tight synchronization in sidelink, any time </w:t>
      </w:r>
      <w:r w:rsidR="0012726F">
        <w:rPr>
          <w:rFonts w:ascii="Times New Roman" w:hAnsi="Times New Roman"/>
          <w:b w:val="0"/>
          <w:bCs/>
          <w:sz w:val="20"/>
          <w:lang w:val="en-US" w:eastAsia="zh-TW"/>
        </w:rPr>
        <w:t>mis</w:t>
      </w:r>
      <w:r>
        <w:rPr>
          <w:rFonts w:ascii="Times New Roman" w:hAnsi="Times New Roman"/>
          <w:b w:val="0"/>
          <w:bCs/>
          <w:sz w:val="20"/>
          <w:lang w:val="en-US" w:eastAsia="zh-TW"/>
        </w:rPr>
        <w:t xml:space="preserve">alignment could cause a packet collision. </w:t>
      </w:r>
    </w:p>
    <w:p w14:paraId="4064A325" w14:textId="010E7914" w:rsidR="00790F31"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 xml:space="preserve">Observation </w:t>
      </w:r>
      <w:r w:rsidR="00CA4F2B">
        <w:rPr>
          <w:rFonts w:ascii="Times New Roman" w:hAnsi="Times New Roman"/>
          <w:bCs/>
          <w:sz w:val="20"/>
          <w:lang w:val="en-US" w:eastAsia="zh-TW"/>
        </w:rPr>
        <w:t>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Packet collisions are sometimes unavoidable </w:t>
      </w:r>
      <w:r w:rsidR="00CA4F2B">
        <w:rPr>
          <w:rFonts w:ascii="Times New Roman" w:hAnsi="Times New Roman"/>
          <w:b w:val="0"/>
          <w:bCs/>
          <w:i/>
          <w:sz w:val="20"/>
          <w:lang w:val="en-US" w:eastAsia="zh-TW"/>
        </w:rPr>
        <w:t xml:space="preserve">at UE </w:t>
      </w:r>
      <w:r>
        <w:rPr>
          <w:rFonts w:ascii="Times New Roman" w:hAnsi="Times New Roman"/>
          <w:b w:val="0"/>
          <w:bCs/>
          <w:i/>
          <w:sz w:val="20"/>
          <w:lang w:val="en-US" w:eastAsia="zh-TW"/>
        </w:rPr>
        <w:t>despite TDM solutions.</w:t>
      </w:r>
    </w:p>
    <w:p w14:paraId="584FBAB1" w14:textId="77777777" w:rsidR="001869DB"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5F24C32" w14:textId="5B438A1A" w:rsidR="0011187D" w:rsidRDefault="00DD2100"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0011187D">
        <w:rPr>
          <w:rFonts w:ascii="Times New Roman" w:hAnsi="Times New Roman"/>
          <w:b w:val="0"/>
          <w:bCs/>
          <w:sz w:val="20"/>
          <w:lang w:val="en-US" w:eastAsia="zh-TW"/>
        </w:rPr>
        <w:t xml:space="preserve">t is </w:t>
      </w:r>
      <w:r w:rsidR="001869DB">
        <w:rPr>
          <w:rFonts w:ascii="Times New Roman" w:hAnsi="Times New Roman"/>
          <w:b w:val="0"/>
          <w:bCs/>
          <w:sz w:val="20"/>
          <w:lang w:val="en-US" w:eastAsia="zh-TW"/>
        </w:rPr>
        <w:t xml:space="preserve">useful </w:t>
      </w:r>
      <w:r w:rsidR="0011187D">
        <w:rPr>
          <w:rFonts w:ascii="Times New Roman" w:hAnsi="Times New Roman"/>
          <w:b w:val="0"/>
          <w:bCs/>
          <w:sz w:val="20"/>
          <w:lang w:val="en-US" w:eastAsia="zh-TW"/>
        </w:rPr>
        <w:t xml:space="preserve">to </w:t>
      </w:r>
      <w:r w:rsidR="001869DB">
        <w:rPr>
          <w:rFonts w:ascii="Times New Roman" w:hAnsi="Times New Roman"/>
          <w:b w:val="0"/>
          <w:bCs/>
          <w:sz w:val="20"/>
          <w:lang w:val="en-US" w:eastAsia="zh-TW"/>
        </w:rPr>
        <w:t xml:space="preserve">allow UE to </w:t>
      </w:r>
      <w:r>
        <w:rPr>
          <w:rFonts w:ascii="Times New Roman" w:hAnsi="Times New Roman"/>
          <w:b w:val="0"/>
          <w:bCs/>
          <w:sz w:val="20"/>
          <w:lang w:val="en-US" w:eastAsia="zh-TW"/>
        </w:rPr>
        <w:t xml:space="preserve">indicate </w:t>
      </w:r>
      <w:r w:rsidR="001869DB">
        <w:rPr>
          <w:rFonts w:ascii="Times New Roman" w:hAnsi="Times New Roman"/>
          <w:b w:val="0"/>
          <w:bCs/>
          <w:sz w:val="20"/>
          <w:lang w:val="en-US" w:eastAsia="zh-TW"/>
        </w:rPr>
        <w:t>the network when a packet collision occurs</w:t>
      </w:r>
      <w:r>
        <w:rPr>
          <w:rFonts w:ascii="Times New Roman" w:hAnsi="Times New Roman"/>
          <w:b w:val="0"/>
          <w:bCs/>
          <w:sz w:val="20"/>
          <w:lang w:val="en-US" w:eastAsia="zh-TW"/>
        </w:rPr>
        <w:t xml:space="preserve"> </w:t>
      </w:r>
      <w:r>
        <w:rPr>
          <w:rFonts w:ascii="Times New Roman" w:hAnsi="Times New Roman"/>
          <w:b w:val="0"/>
          <w:bCs/>
          <w:sz w:val="20"/>
          <w:lang w:val="en-US" w:eastAsia="zh-TW"/>
        </w:rPr>
        <w:t>due to coexistence</w:t>
      </w:r>
      <w:r w:rsidR="0011187D">
        <w:rPr>
          <w:rFonts w:ascii="Times New Roman" w:hAnsi="Times New Roman"/>
          <w:b w:val="0"/>
          <w:bCs/>
          <w:sz w:val="20"/>
          <w:lang w:val="en-US" w:eastAsia="zh-TW"/>
        </w:rPr>
        <w:t>.</w:t>
      </w:r>
    </w:p>
    <w:p w14:paraId="00CCA9FE" w14:textId="3A069D17" w:rsidR="004173B5" w:rsidRPr="00724652" w:rsidRDefault="00CA4F2B" w:rsidP="0011187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0011187D">
        <w:rPr>
          <w:rFonts w:ascii="Times New Roman" w:hAnsi="Times New Roman"/>
          <w:bCs/>
          <w:sz w:val="20"/>
          <w:lang w:val="en-US" w:eastAsia="zh-TW"/>
        </w:rPr>
        <w:t xml:space="preserve">: </w:t>
      </w:r>
      <w:r w:rsidR="00DD2100">
        <w:rPr>
          <w:rFonts w:ascii="Times New Roman" w:hAnsi="Times New Roman"/>
          <w:bCs/>
          <w:sz w:val="20"/>
          <w:lang w:val="en-US" w:eastAsia="zh-TW"/>
        </w:rPr>
        <w:t>N</w:t>
      </w:r>
      <w:r w:rsidR="001869DB">
        <w:rPr>
          <w:rFonts w:ascii="Times New Roman" w:hAnsi="Times New Roman"/>
          <w:bCs/>
          <w:sz w:val="20"/>
          <w:lang w:val="en-US" w:eastAsia="zh-TW"/>
        </w:rPr>
        <w:t xml:space="preserve">etwork assistance </w:t>
      </w:r>
      <w:r w:rsidR="00DD2100">
        <w:rPr>
          <w:rFonts w:ascii="Times New Roman" w:hAnsi="Times New Roman"/>
          <w:bCs/>
          <w:sz w:val="20"/>
          <w:lang w:val="en-US" w:eastAsia="zh-TW"/>
        </w:rPr>
        <w:t>indication</w:t>
      </w:r>
      <w:r w:rsidR="00B675A0">
        <w:rPr>
          <w:rFonts w:ascii="Times New Roman" w:hAnsi="Times New Roman"/>
          <w:bCs/>
          <w:sz w:val="20"/>
          <w:lang w:val="en-US" w:eastAsia="zh-TW"/>
        </w:rPr>
        <w:t xml:space="preserve"> </w:t>
      </w:r>
      <w:r w:rsidR="001869DB">
        <w:rPr>
          <w:rFonts w:ascii="Times New Roman" w:hAnsi="Times New Roman"/>
          <w:bCs/>
          <w:sz w:val="20"/>
          <w:lang w:val="en-US" w:eastAsia="zh-TW"/>
        </w:rPr>
        <w:t>message</w:t>
      </w:r>
      <w:r w:rsidR="004247A6">
        <w:rPr>
          <w:rFonts w:ascii="Times New Roman" w:hAnsi="Times New Roman"/>
          <w:bCs/>
          <w:sz w:val="20"/>
          <w:lang w:val="en-US" w:eastAsia="zh-TW"/>
        </w:rPr>
        <w:t>s</w:t>
      </w:r>
      <w:r w:rsidR="001869DB">
        <w:rPr>
          <w:rFonts w:ascii="Times New Roman" w:hAnsi="Times New Roman"/>
          <w:bCs/>
          <w:sz w:val="20"/>
          <w:lang w:val="en-US" w:eastAsia="zh-TW"/>
        </w:rPr>
        <w:t xml:space="preserve"> </w:t>
      </w:r>
      <w:r w:rsidR="00DD2100">
        <w:rPr>
          <w:rFonts w:ascii="Times New Roman" w:hAnsi="Times New Roman"/>
          <w:bCs/>
          <w:sz w:val="20"/>
          <w:lang w:val="en-US" w:eastAsia="zh-TW"/>
        </w:rPr>
        <w:t xml:space="preserve">are supported to help UE </w:t>
      </w:r>
      <w:r w:rsidR="001869DB">
        <w:rPr>
          <w:rFonts w:ascii="Times New Roman" w:hAnsi="Times New Roman"/>
          <w:bCs/>
          <w:sz w:val="20"/>
          <w:lang w:val="en-US" w:eastAsia="zh-TW"/>
        </w:rPr>
        <w:t>to inform the network after a packet collision occur</w:t>
      </w:r>
      <w:r w:rsidR="00DD2100">
        <w:rPr>
          <w:rFonts w:ascii="Times New Roman" w:hAnsi="Times New Roman"/>
          <w:bCs/>
          <w:sz w:val="20"/>
          <w:lang w:val="en-US" w:eastAsia="zh-TW"/>
        </w:rPr>
        <w:t>s</w:t>
      </w:r>
      <w:r w:rsidR="0011187D">
        <w:rPr>
          <w:rFonts w:ascii="Times New Roman" w:hAnsi="Times New Roman"/>
          <w:bCs/>
          <w:sz w:val="20"/>
          <w:lang w:val="en-US" w:eastAsia="zh-TW"/>
        </w:rPr>
        <w:t xml:space="preserve">. </w:t>
      </w:r>
    </w:p>
    <w:p w14:paraId="29319D15" w14:textId="626CB179" w:rsidR="004173B5" w:rsidRDefault="00724652"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a UE realizes that it cannot solve the sidelink coexistence issue by itself</w:t>
      </w:r>
      <w:r w:rsidR="00B640D9">
        <w:rPr>
          <w:rFonts w:ascii="Times New Roman" w:hAnsi="Times New Roman"/>
          <w:b w:val="0"/>
          <w:bCs/>
          <w:sz w:val="20"/>
          <w:lang w:val="en-US" w:eastAsia="zh-TW"/>
        </w:rPr>
        <w:t xml:space="preserve">, </w:t>
      </w:r>
      <w:r w:rsidR="004173B5">
        <w:rPr>
          <w:rFonts w:ascii="Times New Roman" w:hAnsi="Times New Roman"/>
          <w:b w:val="0"/>
          <w:bCs/>
          <w:sz w:val="20"/>
          <w:lang w:val="en-US" w:eastAsia="zh-TW"/>
        </w:rPr>
        <w:t xml:space="preserve">UE can </w:t>
      </w:r>
      <w:r w:rsidR="00B640D9">
        <w:rPr>
          <w:rFonts w:ascii="Times New Roman" w:hAnsi="Times New Roman"/>
          <w:b w:val="0"/>
          <w:bCs/>
          <w:sz w:val="20"/>
          <w:lang w:val="en-US" w:eastAsia="zh-TW"/>
        </w:rPr>
        <w:t xml:space="preserve">send an </w:t>
      </w:r>
      <w:r w:rsidR="004173B5">
        <w:rPr>
          <w:rFonts w:ascii="Times New Roman" w:hAnsi="Times New Roman"/>
          <w:b w:val="0"/>
          <w:bCs/>
          <w:sz w:val="20"/>
          <w:lang w:val="en-US" w:eastAsia="zh-TW"/>
        </w:rPr>
        <w:t xml:space="preserve">indication message </w:t>
      </w:r>
      <w:r w:rsidR="00B640D9">
        <w:rPr>
          <w:rFonts w:ascii="Times New Roman" w:hAnsi="Times New Roman"/>
          <w:b w:val="0"/>
          <w:bCs/>
          <w:sz w:val="20"/>
          <w:lang w:val="en-US" w:eastAsia="zh-TW"/>
        </w:rPr>
        <w:t xml:space="preserve">to network </w:t>
      </w:r>
      <w:r>
        <w:rPr>
          <w:rFonts w:ascii="Times New Roman" w:hAnsi="Times New Roman"/>
          <w:b w:val="0"/>
          <w:bCs/>
          <w:sz w:val="20"/>
          <w:lang w:val="en-US" w:eastAsia="zh-TW"/>
        </w:rPr>
        <w:t xml:space="preserve">to request assistance </w:t>
      </w:r>
      <w:r w:rsidR="00B640D9">
        <w:rPr>
          <w:rFonts w:ascii="Times New Roman" w:hAnsi="Times New Roman"/>
          <w:b w:val="0"/>
          <w:bCs/>
          <w:sz w:val="20"/>
          <w:lang w:val="en-US" w:eastAsia="zh-TW"/>
        </w:rPr>
        <w:t xml:space="preserve">via </w:t>
      </w:r>
      <w:r w:rsidR="004173B5">
        <w:rPr>
          <w:rFonts w:ascii="Times New Roman" w:hAnsi="Times New Roman"/>
          <w:b w:val="0"/>
          <w:bCs/>
          <w:sz w:val="20"/>
          <w:lang w:val="en-US" w:eastAsia="zh-TW"/>
        </w:rPr>
        <w:t>higher-layer signal</w:t>
      </w:r>
      <w:r w:rsidR="00B640D9">
        <w:rPr>
          <w:rFonts w:ascii="Times New Roman" w:hAnsi="Times New Roman"/>
          <w:b w:val="0"/>
          <w:bCs/>
          <w:sz w:val="20"/>
          <w:lang w:val="en-US" w:eastAsia="zh-TW"/>
        </w:rPr>
        <w:t>ling</w:t>
      </w:r>
      <w:r w:rsidR="004173B5">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After network receives the message, network can choose to adjust some </w:t>
      </w:r>
      <w:r w:rsidR="00B640D9">
        <w:rPr>
          <w:rFonts w:ascii="Times New Roman" w:hAnsi="Times New Roman"/>
          <w:b w:val="0"/>
          <w:bCs/>
          <w:sz w:val="20"/>
          <w:lang w:val="en-US" w:eastAsia="zh-TW"/>
        </w:rPr>
        <w:t xml:space="preserve">of the </w:t>
      </w:r>
      <w:r w:rsidR="00C3530E">
        <w:rPr>
          <w:rFonts w:ascii="Times New Roman" w:hAnsi="Times New Roman"/>
          <w:b w:val="0"/>
          <w:bCs/>
          <w:sz w:val="20"/>
          <w:lang w:val="en-US" w:eastAsia="zh-TW"/>
        </w:rPr>
        <w:t xml:space="preserve">sidelink </w:t>
      </w:r>
      <w:r w:rsidR="00B640D9">
        <w:rPr>
          <w:rFonts w:ascii="Times New Roman" w:hAnsi="Times New Roman"/>
          <w:b w:val="0"/>
          <w:bCs/>
          <w:sz w:val="20"/>
          <w:lang w:val="en-US" w:eastAsia="zh-TW"/>
        </w:rPr>
        <w:t xml:space="preserve">configuration </w:t>
      </w:r>
      <w:r w:rsidR="00C3530E">
        <w:rPr>
          <w:rFonts w:ascii="Times New Roman" w:hAnsi="Times New Roman"/>
          <w:b w:val="0"/>
          <w:bCs/>
          <w:sz w:val="20"/>
          <w:lang w:val="en-US" w:eastAsia="zh-TW"/>
        </w:rPr>
        <w:t>parameters at UE</w:t>
      </w:r>
      <w:r w:rsidR="00B640D9">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(such as resource pool). After UE receives </w:t>
      </w:r>
      <w:r w:rsidR="00B640D9">
        <w:rPr>
          <w:rFonts w:ascii="Times New Roman" w:hAnsi="Times New Roman"/>
          <w:b w:val="0"/>
          <w:bCs/>
          <w:sz w:val="20"/>
          <w:lang w:val="en-US" w:eastAsia="zh-TW"/>
        </w:rPr>
        <w:t xml:space="preserve">its new </w:t>
      </w:r>
      <w:r w:rsidR="00C3530E">
        <w:rPr>
          <w:rFonts w:ascii="Times New Roman" w:hAnsi="Times New Roman"/>
          <w:b w:val="0"/>
          <w:bCs/>
          <w:sz w:val="20"/>
          <w:lang w:val="en-US" w:eastAsia="zh-TW"/>
        </w:rPr>
        <w:t xml:space="preserve">configuration, UE can alert the network </w:t>
      </w:r>
      <w:r w:rsidR="00B640D9">
        <w:rPr>
          <w:rFonts w:ascii="Times New Roman" w:hAnsi="Times New Roman"/>
          <w:b w:val="0"/>
          <w:bCs/>
          <w:sz w:val="20"/>
          <w:lang w:val="en-US" w:eastAsia="zh-TW"/>
        </w:rPr>
        <w:t xml:space="preserve">later </w:t>
      </w:r>
      <w:r w:rsidR="00C3530E">
        <w:rPr>
          <w:rFonts w:ascii="Times New Roman" w:hAnsi="Times New Roman"/>
          <w:b w:val="0"/>
          <w:bCs/>
          <w:sz w:val="20"/>
          <w:lang w:val="en-US" w:eastAsia="zh-TW"/>
        </w:rPr>
        <w:t xml:space="preserve">if a similar collision occurs </w:t>
      </w:r>
      <w:r w:rsidR="00B640D9">
        <w:rPr>
          <w:rFonts w:ascii="Times New Roman" w:hAnsi="Times New Roman"/>
          <w:b w:val="0"/>
          <w:bCs/>
          <w:sz w:val="20"/>
          <w:lang w:val="en-US" w:eastAsia="zh-TW"/>
        </w:rPr>
        <w:t>again (e.g., during the next transmission occasion of the same per</w:t>
      </w:r>
      <w:r w:rsidR="00CA4F2B">
        <w:rPr>
          <w:rFonts w:ascii="Times New Roman" w:hAnsi="Times New Roman"/>
          <w:b w:val="0"/>
          <w:bCs/>
          <w:sz w:val="20"/>
          <w:lang w:val="en-US" w:eastAsia="zh-TW"/>
        </w:rPr>
        <w:t>iodic LTE traffic). See Figure 1</w:t>
      </w:r>
      <w:r w:rsidR="00B640D9">
        <w:rPr>
          <w:rFonts w:ascii="Times New Roman" w:hAnsi="Times New Roman"/>
          <w:b w:val="0"/>
          <w:bCs/>
          <w:sz w:val="20"/>
          <w:lang w:val="en-US" w:eastAsia="zh-TW"/>
        </w:rPr>
        <w:t>.</w:t>
      </w:r>
    </w:p>
    <w:p w14:paraId="5193B5CB" w14:textId="77777777" w:rsidR="009B03F8" w:rsidRDefault="009B03F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3DAA9F0" w14:textId="0B74EB91"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rPr>
        <w:drawing>
          <wp:inline distT="0" distB="0" distL="0" distR="0" wp14:anchorId="2E8F7C7D" wp14:editId="312AC9FD">
            <wp:extent cx="5018784" cy="17731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063256" cy="1788853"/>
                    </a:xfrm>
                    <a:prstGeom prst="rect">
                      <a:avLst/>
                    </a:prstGeom>
                    <a:noFill/>
                    <a:ln>
                      <a:noFill/>
                    </a:ln>
                  </pic:spPr>
                </pic:pic>
              </a:graphicData>
            </a:graphic>
          </wp:inline>
        </w:drawing>
      </w:r>
    </w:p>
    <w:p w14:paraId="2788C0B0" w14:textId="76E9FA01" w:rsidR="005F787E" w:rsidRPr="009B03F8" w:rsidRDefault="0011187D" w:rsidP="009B03F8">
      <w:pPr>
        <w:pStyle w:val="Caption"/>
        <w:jc w:val="center"/>
        <w:rPr>
          <w:rFonts w:asciiTheme="minorHAnsi" w:hAnsiTheme="minorHAnsi"/>
        </w:rPr>
      </w:pPr>
      <w:r w:rsidRPr="00BA3A66">
        <w:rPr>
          <w:rFonts w:asciiTheme="minorHAnsi" w:hAnsiTheme="minorHAnsi"/>
        </w:rPr>
        <w:t xml:space="preserve">Figure </w:t>
      </w:r>
      <w:r w:rsidR="00CA4F2B">
        <w:rPr>
          <w:rFonts w:asciiTheme="minorHAnsi" w:hAnsiTheme="minorHAnsi"/>
        </w:rPr>
        <w:t>1</w:t>
      </w:r>
      <w:r w:rsidRPr="00BA3A66">
        <w:rPr>
          <w:rFonts w:asciiTheme="minorHAnsi" w:hAnsiTheme="minorHAnsi"/>
        </w:rPr>
        <w:t xml:space="preserve">: </w:t>
      </w:r>
      <w:r w:rsidR="00561222">
        <w:rPr>
          <w:rFonts w:asciiTheme="minorHAnsi" w:hAnsiTheme="minorHAnsi"/>
        </w:rPr>
        <w:t>Indication message to network can help overcome coexistence issue</w:t>
      </w:r>
      <w:r>
        <w:rPr>
          <w:rFonts w:asciiTheme="minorHAnsi" w:hAnsiTheme="minorHAnsi"/>
        </w:rPr>
        <w:t>.</w:t>
      </w:r>
    </w:p>
    <w:p w14:paraId="21AAD73C" w14:textId="6CAC82C1" w:rsidR="005F787E" w:rsidRDefault="003023FF"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005F787E">
        <w:rPr>
          <w:rFonts w:ascii="Times New Roman" w:hAnsi="Times New Roman"/>
          <w:b w:val="0"/>
          <w:bCs/>
          <w:sz w:val="20"/>
          <w:lang w:val="en-US" w:eastAsia="zh-TW"/>
        </w:rPr>
        <w:t>ndication message</w:t>
      </w:r>
      <w:r>
        <w:rPr>
          <w:rFonts w:ascii="Times New Roman" w:hAnsi="Times New Roman"/>
          <w:b w:val="0"/>
          <w:bCs/>
          <w:sz w:val="20"/>
          <w:lang w:val="en-US" w:eastAsia="zh-TW"/>
        </w:rPr>
        <w:t>s</w:t>
      </w:r>
      <w:r w:rsidR="005F787E">
        <w:rPr>
          <w:rFonts w:ascii="Times New Roman" w:hAnsi="Times New Roman"/>
          <w:b w:val="0"/>
          <w:bCs/>
          <w:sz w:val="20"/>
          <w:lang w:val="en-US" w:eastAsia="zh-TW"/>
        </w:rPr>
        <w:t xml:space="preserve"> sent to network by in-coverage UEs may include some of the following information to assist </w:t>
      </w:r>
      <w:r>
        <w:rPr>
          <w:rFonts w:ascii="Times New Roman" w:hAnsi="Times New Roman"/>
          <w:b w:val="0"/>
          <w:bCs/>
          <w:sz w:val="20"/>
          <w:lang w:val="en-US" w:eastAsia="zh-TW"/>
        </w:rPr>
        <w:t>gNB</w:t>
      </w:r>
      <w:r w:rsidR="005F787E">
        <w:rPr>
          <w:rFonts w:ascii="Times New Roman" w:hAnsi="Times New Roman"/>
          <w:b w:val="0"/>
          <w:bCs/>
          <w:sz w:val="20"/>
          <w:lang w:val="en-US" w:eastAsia="zh-TW"/>
        </w:rPr>
        <w:t>:</w:t>
      </w:r>
    </w:p>
    <w:p w14:paraId="238B4200" w14:textId="4BCAAD3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Interference direction (i.e., LTE-to-NR or NR-to-LTE)</w:t>
      </w:r>
    </w:p>
    <w:p w14:paraId="39650E99" w14:textId="4D9B205C"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Any hardware sharing issues</w:t>
      </w:r>
    </w:p>
    <w:p w14:paraId="014DE522" w14:textId="245BF15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Desired resource reservation configuration</w:t>
      </w:r>
    </w:p>
    <w:p w14:paraId="57347E92" w14:textId="26F1D464" w:rsidR="00314860" w:rsidRPr="00314860" w:rsidRDefault="00314860" w:rsidP="00314860">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Traffic information of colliding packets</w:t>
      </w:r>
      <w:r w:rsidR="007D4731">
        <w:rPr>
          <w:rFonts w:ascii="Times New Roman" w:hAnsi="Times New Roman"/>
          <w:b w:val="0"/>
          <w:bCs/>
          <w:sz w:val="20"/>
          <w:lang w:val="en-US" w:eastAsia="zh-TW"/>
        </w:rPr>
        <w:t xml:space="preserve"> (e.g., transmission periodicity, packet latency/priority)</w:t>
      </w:r>
    </w:p>
    <w:p w14:paraId="7C67F3E5" w14:textId="1CB7FA6E" w:rsidR="0011187D"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After </w:t>
      </w:r>
      <w:r w:rsidR="003023FF">
        <w:rPr>
          <w:rFonts w:ascii="Times New Roman" w:hAnsi="Times New Roman"/>
          <w:b w:val="0"/>
          <w:bCs/>
          <w:sz w:val="20"/>
          <w:lang w:val="en-US" w:eastAsia="zh-TW"/>
        </w:rPr>
        <w:t xml:space="preserve">such a collision indication </w:t>
      </w:r>
      <w:r>
        <w:rPr>
          <w:rFonts w:ascii="Times New Roman" w:hAnsi="Times New Roman"/>
          <w:b w:val="0"/>
          <w:bCs/>
          <w:sz w:val="20"/>
          <w:lang w:val="en-US" w:eastAsia="zh-TW"/>
        </w:rPr>
        <w:t xml:space="preserve">is received, gNB </w:t>
      </w:r>
      <w:r w:rsidR="003023FF">
        <w:rPr>
          <w:rFonts w:ascii="Times New Roman" w:hAnsi="Times New Roman"/>
          <w:b w:val="0"/>
          <w:bCs/>
          <w:sz w:val="20"/>
          <w:lang w:val="en-US" w:eastAsia="zh-TW"/>
        </w:rPr>
        <w:t xml:space="preserve">can </w:t>
      </w:r>
      <w:r w:rsidR="0011187D">
        <w:rPr>
          <w:rFonts w:ascii="Times New Roman" w:hAnsi="Times New Roman"/>
          <w:b w:val="0"/>
          <w:bCs/>
          <w:sz w:val="20"/>
          <w:lang w:val="en-US" w:eastAsia="zh-TW"/>
        </w:rPr>
        <w:t xml:space="preserve">provide </w:t>
      </w:r>
      <w:r w:rsidR="003023FF">
        <w:rPr>
          <w:rFonts w:ascii="Times New Roman" w:hAnsi="Times New Roman"/>
          <w:b w:val="0"/>
          <w:bCs/>
          <w:sz w:val="20"/>
          <w:lang w:val="en-US" w:eastAsia="zh-TW"/>
        </w:rPr>
        <w:t xml:space="preserve">UE with </w:t>
      </w:r>
      <w:r w:rsidR="0011187D">
        <w:rPr>
          <w:rFonts w:ascii="Times New Roman" w:hAnsi="Times New Roman"/>
          <w:b w:val="0"/>
          <w:bCs/>
          <w:sz w:val="20"/>
          <w:lang w:val="en-US" w:eastAsia="zh-TW"/>
        </w:rPr>
        <w:t>a solution that may involve</w:t>
      </w:r>
      <w:r w:rsidR="003023FF">
        <w:rPr>
          <w:rFonts w:ascii="Times New Roman" w:hAnsi="Times New Roman"/>
          <w:b w:val="0"/>
          <w:bCs/>
          <w:sz w:val="20"/>
          <w:lang w:val="en-US" w:eastAsia="zh-TW"/>
        </w:rPr>
        <w:t xml:space="preserve"> one of the following configurations</w:t>
      </w:r>
      <w:r w:rsidR="00DD2100">
        <w:rPr>
          <w:rFonts w:ascii="Times New Roman" w:hAnsi="Times New Roman"/>
          <w:b w:val="0"/>
          <w:bCs/>
          <w:sz w:val="20"/>
          <w:lang w:val="en-US" w:eastAsia="zh-TW"/>
        </w:rPr>
        <w:t xml:space="preserve"> (no specification impact)</w:t>
      </w:r>
      <w:r w:rsidR="0011187D">
        <w:rPr>
          <w:rFonts w:ascii="Times New Roman" w:hAnsi="Times New Roman"/>
          <w:b w:val="0"/>
          <w:bCs/>
          <w:sz w:val="20"/>
          <w:lang w:val="en-US" w:eastAsia="zh-TW"/>
        </w:rPr>
        <w:t>:</w:t>
      </w:r>
    </w:p>
    <w:p w14:paraId="3B048DAE"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a new resource pool</w:t>
      </w:r>
    </w:p>
    <w:p w14:paraId="38BC1EDC"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BWP</w:t>
      </w:r>
    </w:p>
    <w:p w14:paraId="23F89ED0"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Allocation of different resources for mode-1 dynamic grants</w:t>
      </w:r>
    </w:p>
    <w:p w14:paraId="13F15095"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configured grants (grant-free)</w:t>
      </w:r>
    </w:p>
    <w:p w14:paraId="2BAD0E6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Assignment of a different TDM pattern (e.g., DTX and/or DRX)</w:t>
      </w:r>
    </w:p>
    <w:p w14:paraId="290DD6E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new transmission priority/dropping rules</w:t>
      </w:r>
    </w:p>
    <w:p w14:paraId="12F9A406"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Re-routing sidelink traffic through Uu</w:t>
      </w:r>
    </w:p>
    <w:p w14:paraId="0E1640B1" w14:textId="77777777" w:rsidR="0011187D"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6BC76DC" w14:textId="77777777" w:rsidR="0011187D" w:rsidRPr="00B00266"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00266">
        <w:rPr>
          <w:rFonts w:ascii="Times New Roman" w:hAnsi="Times New Roman"/>
          <w:b w:val="0"/>
          <w:bCs/>
          <w:sz w:val="20"/>
          <w:lang w:val="en-US" w:eastAsia="zh-TW"/>
        </w:rPr>
        <w:t xml:space="preserve">We propose the following: </w:t>
      </w:r>
    </w:p>
    <w:p w14:paraId="07287E03" w14:textId="47B9E541" w:rsidR="0011187D" w:rsidRDefault="00CA4F2B" w:rsidP="0011187D">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Proposal 2</w:t>
      </w:r>
      <w:r w:rsidR="007D4731">
        <w:rPr>
          <w:rFonts w:ascii="Times New Roman" w:hAnsi="Times New Roman"/>
          <w:bCs/>
          <w:sz w:val="20"/>
          <w:lang w:val="en-US" w:eastAsia="zh-TW"/>
        </w:rPr>
        <w:t xml:space="preserve">: </w:t>
      </w:r>
      <w:r w:rsidR="00DD2100">
        <w:rPr>
          <w:rFonts w:ascii="Times New Roman" w:hAnsi="Times New Roman"/>
          <w:bCs/>
          <w:sz w:val="20"/>
          <w:lang w:val="en-US" w:eastAsia="zh-TW"/>
        </w:rPr>
        <w:t>A UE can send an i</w:t>
      </w:r>
      <w:r w:rsidR="00643200">
        <w:rPr>
          <w:rFonts w:ascii="Times New Roman" w:hAnsi="Times New Roman"/>
          <w:bCs/>
          <w:sz w:val="20"/>
          <w:lang w:val="en-US" w:eastAsia="zh-TW"/>
        </w:rPr>
        <w:t xml:space="preserve">ndication message to </w:t>
      </w:r>
      <w:r w:rsidR="00DD2100">
        <w:rPr>
          <w:rFonts w:ascii="Times New Roman" w:hAnsi="Times New Roman"/>
          <w:bCs/>
          <w:sz w:val="20"/>
          <w:lang w:val="en-US" w:eastAsia="zh-TW"/>
        </w:rPr>
        <w:t xml:space="preserve">network to </w:t>
      </w:r>
      <w:r w:rsidR="00643200">
        <w:rPr>
          <w:rFonts w:ascii="Times New Roman" w:hAnsi="Times New Roman"/>
          <w:bCs/>
          <w:sz w:val="20"/>
          <w:lang w:val="en-US" w:eastAsia="zh-TW"/>
        </w:rPr>
        <w:t xml:space="preserve">provide information on </w:t>
      </w:r>
      <w:r w:rsidR="00DD2100">
        <w:rPr>
          <w:rFonts w:ascii="Times New Roman" w:hAnsi="Times New Roman"/>
          <w:bCs/>
          <w:sz w:val="20"/>
          <w:lang w:val="en-US" w:eastAsia="zh-TW"/>
        </w:rPr>
        <w:t xml:space="preserve">collision type, </w:t>
      </w:r>
      <w:r w:rsidR="00643200">
        <w:rPr>
          <w:rFonts w:ascii="Times New Roman" w:hAnsi="Times New Roman"/>
          <w:bCs/>
          <w:sz w:val="20"/>
          <w:lang w:val="en-US" w:eastAsia="zh-TW"/>
        </w:rPr>
        <w:t xml:space="preserve">affected </w:t>
      </w:r>
      <w:r w:rsidR="00DD2100">
        <w:rPr>
          <w:rFonts w:ascii="Times New Roman" w:hAnsi="Times New Roman"/>
          <w:bCs/>
          <w:sz w:val="20"/>
          <w:lang w:val="en-US" w:eastAsia="zh-TW"/>
        </w:rPr>
        <w:t xml:space="preserve">type of </w:t>
      </w:r>
      <w:r w:rsidR="00643200">
        <w:rPr>
          <w:rFonts w:ascii="Times New Roman" w:hAnsi="Times New Roman"/>
          <w:bCs/>
          <w:sz w:val="20"/>
          <w:lang w:val="en-US" w:eastAsia="zh-TW"/>
        </w:rPr>
        <w:t>packet traffic</w:t>
      </w:r>
      <w:r w:rsidR="00DD2100">
        <w:rPr>
          <w:rFonts w:ascii="Times New Roman" w:hAnsi="Times New Roman"/>
          <w:bCs/>
          <w:sz w:val="20"/>
          <w:lang w:val="en-US" w:eastAsia="zh-TW"/>
        </w:rPr>
        <w:t>, or desired resource reservation configuration</w:t>
      </w:r>
      <w:r w:rsidR="0011187D" w:rsidRPr="008A0A2E">
        <w:rPr>
          <w:rFonts w:ascii="Times New Roman" w:hAnsi="Times New Roman"/>
          <w:bCs/>
          <w:sz w:val="20"/>
          <w:lang w:val="en-US" w:eastAsia="zh-TW"/>
        </w:rPr>
        <w:t xml:space="preserve">. </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t>Conclusions</w:t>
      </w:r>
    </w:p>
    <w:p w14:paraId="34A60693" w14:textId="39BF4933" w:rsidR="00C657F3" w:rsidRPr="00AB4BAE" w:rsidRDefault="00EC2B35" w:rsidP="00C01545">
      <w:pPr>
        <w:snapToGrid w:val="0"/>
        <w:spacing w:after="0"/>
        <w:jc w:val="both"/>
        <w:rPr>
          <w:rFonts w:eastAsia="Yu Mincho"/>
          <w:lang w:eastAsia="zh-CN"/>
        </w:rPr>
      </w:pPr>
      <w:r w:rsidRPr="00AB4BAE">
        <w:rPr>
          <w:rFonts w:eastAsia="Yu Mincho"/>
          <w:lang w:eastAsia="zh-CN"/>
        </w:rPr>
        <w:t>We</w:t>
      </w:r>
      <w:r w:rsidR="00CA4F2B">
        <w:rPr>
          <w:rFonts w:eastAsia="Yu Mincho"/>
          <w:lang w:eastAsia="zh-CN"/>
        </w:rPr>
        <w:t xml:space="preserve"> have the following observation</w:t>
      </w:r>
      <w:r w:rsidRPr="00AB4BAE">
        <w:rPr>
          <w:rFonts w:eastAsia="Yu Mincho"/>
          <w:lang w:eastAsia="zh-CN"/>
        </w:rPr>
        <w:t>:</w:t>
      </w:r>
    </w:p>
    <w:p w14:paraId="60570007" w14:textId="77777777" w:rsidR="00E66AAF" w:rsidRPr="00AB4BAE" w:rsidRDefault="00E66AAF" w:rsidP="00C01545">
      <w:pPr>
        <w:snapToGrid w:val="0"/>
        <w:spacing w:after="0"/>
        <w:jc w:val="both"/>
        <w:rPr>
          <w:rFonts w:eastAsia="Yu Mincho"/>
          <w:lang w:eastAsia="zh-CN"/>
        </w:rPr>
      </w:pPr>
    </w:p>
    <w:p w14:paraId="3A302FF3" w14:textId="7A67F427" w:rsidR="00237563" w:rsidRPr="00237563" w:rsidRDefault="00CA4F2B" w:rsidP="00237563">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Observation 1</w:t>
      </w:r>
      <w:r w:rsidR="00237563" w:rsidRPr="00E144EB">
        <w:rPr>
          <w:rFonts w:ascii="Times New Roman" w:hAnsi="Times New Roman"/>
          <w:bCs/>
          <w:sz w:val="20"/>
          <w:lang w:val="en-US" w:eastAsia="zh-TW"/>
        </w:rPr>
        <w:t>:</w:t>
      </w:r>
      <w:r w:rsidR="00237563" w:rsidRPr="00E144EB">
        <w:rPr>
          <w:rFonts w:ascii="Times New Roman" w:hAnsi="Times New Roman"/>
          <w:b w:val="0"/>
          <w:bCs/>
          <w:i/>
          <w:sz w:val="20"/>
          <w:lang w:val="en-US" w:eastAsia="zh-TW"/>
        </w:rPr>
        <w:t xml:space="preserve"> </w:t>
      </w:r>
      <w:r w:rsidR="00237563">
        <w:rPr>
          <w:rFonts w:ascii="Times New Roman" w:hAnsi="Times New Roman"/>
          <w:b w:val="0"/>
          <w:bCs/>
          <w:i/>
          <w:sz w:val="20"/>
          <w:lang w:val="en-US" w:eastAsia="zh-TW"/>
        </w:rPr>
        <w:t>Packet collisions are sometimes unavoidable</w:t>
      </w:r>
      <w:r>
        <w:rPr>
          <w:rFonts w:ascii="Times New Roman" w:hAnsi="Times New Roman"/>
          <w:b w:val="0"/>
          <w:bCs/>
          <w:i/>
          <w:sz w:val="20"/>
          <w:lang w:val="en-US" w:eastAsia="zh-TW"/>
        </w:rPr>
        <w:t xml:space="preserve"> at UE</w:t>
      </w:r>
      <w:r w:rsidR="00237563">
        <w:rPr>
          <w:rFonts w:ascii="Times New Roman" w:hAnsi="Times New Roman"/>
          <w:b w:val="0"/>
          <w:bCs/>
          <w:i/>
          <w:sz w:val="20"/>
          <w:lang w:val="en-US" w:eastAsia="zh-TW"/>
        </w:rPr>
        <w:t xml:space="preserve"> despite TDM solutions.</w:t>
      </w:r>
    </w:p>
    <w:p w14:paraId="52F1BDA9" w14:textId="77777777" w:rsidR="003E1A9E" w:rsidRPr="00AB4BAE" w:rsidRDefault="003E1A9E"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6E03809C" w14:textId="77777777" w:rsidR="00DD2100" w:rsidRPr="00724652" w:rsidRDefault="00DD2100" w:rsidP="00DD2100">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1: Network assistance indication messages are supported to help UE to inform the network after a packet collision occurs. </w:t>
      </w:r>
    </w:p>
    <w:p w14:paraId="3D7BF23E" w14:textId="77777777" w:rsidR="00DD2100" w:rsidRDefault="00DD2100" w:rsidP="00DD2100">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Proposal 2: A UE can send an indication message to network to provide information on collision type, affected type of packet traffic, or desired resource reservation configuration</w:t>
      </w:r>
      <w:r w:rsidRPr="008A0A2E">
        <w:rPr>
          <w:rFonts w:ascii="Times New Roman" w:hAnsi="Times New Roman"/>
          <w:bCs/>
          <w:sz w:val="20"/>
          <w:lang w:val="en-US" w:eastAsia="zh-TW"/>
        </w:rPr>
        <w:t xml:space="preserve">. </w:t>
      </w: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56D79D4F" w14:textId="43734A6E" w:rsidR="00C10D9E" w:rsidRPr="003E1A9E" w:rsidRDefault="00C10D9E" w:rsidP="00C10D9E">
      <w:pPr>
        <w:numPr>
          <w:ilvl w:val="0"/>
          <w:numId w:val="2"/>
        </w:numPr>
      </w:pPr>
      <w:r>
        <w:t xml:space="preserve">Chairman’s notes, RAN1#98bis, </w:t>
      </w:r>
      <w:r w:rsidRPr="00FB308C">
        <w:t>Chongqing, China</w:t>
      </w:r>
      <w:r>
        <w:t>, October 2019</w:t>
      </w:r>
      <w:r w:rsidR="00CA4F2B">
        <w:t>.</w:t>
      </w:r>
    </w:p>
    <w:sectPr w:rsidR="00C10D9E"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37658" w14:textId="77777777" w:rsidR="00CC5048" w:rsidRDefault="00CC5048">
      <w:r>
        <w:separator/>
      </w:r>
    </w:p>
  </w:endnote>
  <w:endnote w:type="continuationSeparator" w:id="0">
    <w:p w14:paraId="17CC2023" w14:textId="77777777" w:rsidR="00CC5048" w:rsidRDefault="00CC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778A8" w14:textId="77777777" w:rsidR="00CC5048" w:rsidRDefault="00CC5048">
      <w:r>
        <w:separator/>
      </w:r>
    </w:p>
  </w:footnote>
  <w:footnote w:type="continuationSeparator" w:id="0">
    <w:p w14:paraId="1B1AC4C6" w14:textId="77777777" w:rsidR="00CC5048" w:rsidRDefault="00CC5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934B5"/>
    <w:multiLevelType w:val="hybridMultilevel"/>
    <w:tmpl w:val="A79A5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F320A"/>
    <w:multiLevelType w:val="hybridMultilevel"/>
    <w:tmpl w:val="811695E4"/>
    <w:lvl w:ilvl="0" w:tplc="08090001">
      <w:start w:val="1"/>
      <w:numFmt w:val="bullet"/>
      <w:lvlText w:val=""/>
      <w:lvlJc w:val="left"/>
      <w:pPr>
        <w:ind w:left="1080" w:hanging="360"/>
      </w:pPr>
      <w:rPr>
        <w:rFonts w:ascii="Symbol" w:hAnsi="Symbol" w:hint="default"/>
      </w:rPr>
    </w:lvl>
    <w:lvl w:ilvl="1" w:tplc="EC2E50E8">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454C6B"/>
    <w:multiLevelType w:val="hybridMultilevel"/>
    <w:tmpl w:val="C87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D2F3C"/>
    <w:multiLevelType w:val="hybridMultilevel"/>
    <w:tmpl w:val="1DE8C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7"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9D00F8B"/>
    <w:multiLevelType w:val="hybridMultilevel"/>
    <w:tmpl w:val="D368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D2C37"/>
    <w:multiLevelType w:val="hybridMultilevel"/>
    <w:tmpl w:val="CA103DBA"/>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A45B25"/>
    <w:multiLevelType w:val="hybridMultilevel"/>
    <w:tmpl w:val="D80E3396"/>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34"/>
  </w:num>
  <w:num w:numId="4">
    <w:abstractNumId w:val="26"/>
  </w:num>
  <w:num w:numId="5">
    <w:abstractNumId w:val="14"/>
  </w:num>
  <w:num w:numId="6">
    <w:abstractNumId w:val="22"/>
  </w:num>
  <w:num w:numId="7">
    <w:abstractNumId w:val="16"/>
  </w:num>
  <w:num w:numId="8">
    <w:abstractNumId w:val="24"/>
  </w:num>
  <w:num w:numId="9">
    <w:abstractNumId w:val="21"/>
  </w:num>
  <w:num w:numId="10">
    <w:abstractNumId w:val="3"/>
  </w:num>
  <w:num w:numId="11">
    <w:abstractNumId w:val="8"/>
  </w:num>
  <w:num w:numId="12">
    <w:abstractNumId w:val="36"/>
  </w:num>
  <w:num w:numId="13">
    <w:abstractNumId w:val="37"/>
  </w:num>
  <w:num w:numId="14">
    <w:abstractNumId w:val="32"/>
  </w:num>
  <w:num w:numId="15">
    <w:abstractNumId w:val="0"/>
  </w:num>
  <w:num w:numId="16">
    <w:abstractNumId w:val="27"/>
  </w:num>
  <w:num w:numId="17">
    <w:abstractNumId w:val="29"/>
  </w:num>
  <w:num w:numId="18">
    <w:abstractNumId w:val="6"/>
  </w:num>
  <w:num w:numId="19">
    <w:abstractNumId w:val="4"/>
  </w:num>
  <w:num w:numId="20">
    <w:abstractNumId w:val="19"/>
  </w:num>
  <w:num w:numId="21">
    <w:abstractNumId w:val="10"/>
  </w:num>
  <w:num w:numId="22">
    <w:abstractNumId w:val="11"/>
  </w:num>
  <w:num w:numId="23">
    <w:abstractNumId w:val="12"/>
  </w:num>
  <w:num w:numId="24">
    <w:abstractNumId w:val="33"/>
  </w:num>
  <w:num w:numId="25">
    <w:abstractNumId w:val="28"/>
  </w:num>
  <w:num w:numId="26">
    <w:abstractNumId w:val="2"/>
  </w:num>
  <w:num w:numId="27">
    <w:abstractNumId w:val="20"/>
  </w:num>
  <w:num w:numId="28">
    <w:abstractNumId w:val="9"/>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0"/>
  </w:num>
  <w:num w:numId="32">
    <w:abstractNumId w:val="39"/>
  </w:num>
  <w:num w:numId="33">
    <w:abstractNumId w:val="23"/>
  </w:num>
  <w:num w:numId="34">
    <w:abstractNumId w:val="17"/>
  </w:num>
  <w:num w:numId="35">
    <w:abstractNumId w:val="35"/>
  </w:num>
  <w:num w:numId="36">
    <w:abstractNumId w:val="31"/>
  </w:num>
  <w:num w:numId="37">
    <w:abstractNumId w:val="38"/>
  </w:num>
  <w:num w:numId="38">
    <w:abstractNumId w:val="1"/>
  </w:num>
  <w:num w:numId="39">
    <w:abstractNumId w:val="18"/>
  </w:num>
  <w:num w:numId="40">
    <w:abstractNumId w:val="13"/>
  </w:num>
  <w:num w:numId="4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045"/>
    <w:rsid w:val="00007790"/>
    <w:rsid w:val="0000797A"/>
    <w:rsid w:val="000110AC"/>
    <w:rsid w:val="000115DD"/>
    <w:rsid w:val="000121C0"/>
    <w:rsid w:val="0001295C"/>
    <w:rsid w:val="00012CCE"/>
    <w:rsid w:val="00015621"/>
    <w:rsid w:val="00015793"/>
    <w:rsid w:val="00015873"/>
    <w:rsid w:val="00016488"/>
    <w:rsid w:val="000175E6"/>
    <w:rsid w:val="000177BE"/>
    <w:rsid w:val="00017BE5"/>
    <w:rsid w:val="0002017E"/>
    <w:rsid w:val="00020F0D"/>
    <w:rsid w:val="0002191D"/>
    <w:rsid w:val="00021EED"/>
    <w:rsid w:val="000222CB"/>
    <w:rsid w:val="00022737"/>
    <w:rsid w:val="00022C76"/>
    <w:rsid w:val="00023255"/>
    <w:rsid w:val="00023FDA"/>
    <w:rsid w:val="0002426D"/>
    <w:rsid w:val="00024276"/>
    <w:rsid w:val="00024A81"/>
    <w:rsid w:val="00024C31"/>
    <w:rsid w:val="00024D71"/>
    <w:rsid w:val="000256FD"/>
    <w:rsid w:val="00025790"/>
    <w:rsid w:val="000257A5"/>
    <w:rsid w:val="00025812"/>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947"/>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748"/>
    <w:rsid w:val="000518BF"/>
    <w:rsid w:val="000521D1"/>
    <w:rsid w:val="000528CE"/>
    <w:rsid w:val="0005325E"/>
    <w:rsid w:val="00053BDB"/>
    <w:rsid w:val="00053C5F"/>
    <w:rsid w:val="00054D06"/>
    <w:rsid w:val="000550D8"/>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2F95"/>
    <w:rsid w:val="00073B4F"/>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5F32"/>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166"/>
    <w:rsid w:val="000B6E6C"/>
    <w:rsid w:val="000B785D"/>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27A2"/>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4328"/>
    <w:rsid w:val="00105153"/>
    <w:rsid w:val="00105E33"/>
    <w:rsid w:val="00106234"/>
    <w:rsid w:val="00106B0D"/>
    <w:rsid w:val="00107306"/>
    <w:rsid w:val="001079E1"/>
    <w:rsid w:val="00107A7B"/>
    <w:rsid w:val="00107C99"/>
    <w:rsid w:val="00107E39"/>
    <w:rsid w:val="0011187D"/>
    <w:rsid w:val="001119EC"/>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26F"/>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0E5F"/>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5A58"/>
    <w:rsid w:val="00186426"/>
    <w:rsid w:val="001869DB"/>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4E9F"/>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64"/>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1F61"/>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872"/>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7DA"/>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56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62F"/>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627"/>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0C8"/>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AE1"/>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3FF"/>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860"/>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03D"/>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5F30"/>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5F"/>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1FB"/>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6DFA"/>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6CDD"/>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D7B23"/>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173B5"/>
    <w:rsid w:val="004202F1"/>
    <w:rsid w:val="004206D7"/>
    <w:rsid w:val="00421212"/>
    <w:rsid w:val="0042250F"/>
    <w:rsid w:val="00422A70"/>
    <w:rsid w:val="00422C1B"/>
    <w:rsid w:val="004232A9"/>
    <w:rsid w:val="004234AD"/>
    <w:rsid w:val="00423631"/>
    <w:rsid w:val="00423C66"/>
    <w:rsid w:val="004240B7"/>
    <w:rsid w:val="0042449F"/>
    <w:rsid w:val="004247A6"/>
    <w:rsid w:val="00424ED4"/>
    <w:rsid w:val="00425755"/>
    <w:rsid w:val="00425E16"/>
    <w:rsid w:val="0042783D"/>
    <w:rsid w:val="00427DBF"/>
    <w:rsid w:val="00430227"/>
    <w:rsid w:val="00432324"/>
    <w:rsid w:val="00432366"/>
    <w:rsid w:val="004324D7"/>
    <w:rsid w:val="00433D8B"/>
    <w:rsid w:val="0043407E"/>
    <w:rsid w:val="0043449F"/>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3713"/>
    <w:rsid w:val="004441EC"/>
    <w:rsid w:val="00444225"/>
    <w:rsid w:val="00444B8D"/>
    <w:rsid w:val="00445123"/>
    <w:rsid w:val="00445D09"/>
    <w:rsid w:val="00445D1B"/>
    <w:rsid w:val="004464A8"/>
    <w:rsid w:val="0044664A"/>
    <w:rsid w:val="00446EC4"/>
    <w:rsid w:val="0044709C"/>
    <w:rsid w:val="00447BC0"/>
    <w:rsid w:val="004502EA"/>
    <w:rsid w:val="004510A3"/>
    <w:rsid w:val="004514FF"/>
    <w:rsid w:val="00451E23"/>
    <w:rsid w:val="00452181"/>
    <w:rsid w:val="00452786"/>
    <w:rsid w:val="00452AF3"/>
    <w:rsid w:val="00452FF2"/>
    <w:rsid w:val="00453038"/>
    <w:rsid w:val="0045393D"/>
    <w:rsid w:val="004539A7"/>
    <w:rsid w:val="00454175"/>
    <w:rsid w:val="004545CF"/>
    <w:rsid w:val="0045465E"/>
    <w:rsid w:val="00454736"/>
    <w:rsid w:val="00454F89"/>
    <w:rsid w:val="0045623E"/>
    <w:rsid w:val="00456452"/>
    <w:rsid w:val="00456BEA"/>
    <w:rsid w:val="00457717"/>
    <w:rsid w:val="00457C47"/>
    <w:rsid w:val="00461BF4"/>
    <w:rsid w:val="00461DB6"/>
    <w:rsid w:val="004625AF"/>
    <w:rsid w:val="004627F4"/>
    <w:rsid w:val="00463A33"/>
    <w:rsid w:val="00464809"/>
    <w:rsid w:val="00464EB2"/>
    <w:rsid w:val="004652A1"/>
    <w:rsid w:val="004652DB"/>
    <w:rsid w:val="00465601"/>
    <w:rsid w:val="00465958"/>
    <w:rsid w:val="00466D5B"/>
    <w:rsid w:val="004707C7"/>
    <w:rsid w:val="00470A2F"/>
    <w:rsid w:val="00470EBC"/>
    <w:rsid w:val="00471390"/>
    <w:rsid w:val="004714B1"/>
    <w:rsid w:val="004714C0"/>
    <w:rsid w:val="004714CC"/>
    <w:rsid w:val="00472056"/>
    <w:rsid w:val="00472B89"/>
    <w:rsid w:val="00473F91"/>
    <w:rsid w:val="00473FDA"/>
    <w:rsid w:val="00474A93"/>
    <w:rsid w:val="00474ECF"/>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B43"/>
    <w:rsid w:val="004C4D28"/>
    <w:rsid w:val="004C56B1"/>
    <w:rsid w:val="004C58A6"/>
    <w:rsid w:val="004C6AE5"/>
    <w:rsid w:val="004D1531"/>
    <w:rsid w:val="004D18E7"/>
    <w:rsid w:val="004D1BEE"/>
    <w:rsid w:val="004D1DAF"/>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0B9"/>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354"/>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07EDA"/>
    <w:rsid w:val="005101C6"/>
    <w:rsid w:val="005111CD"/>
    <w:rsid w:val="00512070"/>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27A69"/>
    <w:rsid w:val="0053004A"/>
    <w:rsid w:val="0053016F"/>
    <w:rsid w:val="00530355"/>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58A"/>
    <w:rsid w:val="00536623"/>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3814"/>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222"/>
    <w:rsid w:val="00561966"/>
    <w:rsid w:val="00562ADB"/>
    <w:rsid w:val="00563111"/>
    <w:rsid w:val="0056335C"/>
    <w:rsid w:val="00563C83"/>
    <w:rsid w:val="00564539"/>
    <w:rsid w:val="0056551A"/>
    <w:rsid w:val="00565D29"/>
    <w:rsid w:val="00566847"/>
    <w:rsid w:val="005676F5"/>
    <w:rsid w:val="00567E8A"/>
    <w:rsid w:val="00567F96"/>
    <w:rsid w:val="005705D2"/>
    <w:rsid w:val="00570C03"/>
    <w:rsid w:val="00571216"/>
    <w:rsid w:val="005721E2"/>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1DAD"/>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38"/>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967"/>
    <w:rsid w:val="005C7CB5"/>
    <w:rsid w:val="005D0AE0"/>
    <w:rsid w:val="005D2259"/>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87E"/>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2E4"/>
    <w:rsid w:val="00614C10"/>
    <w:rsid w:val="00614C12"/>
    <w:rsid w:val="00616CFD"/>
    <w:rsid w:val="00616F74"/>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3497"/>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22C4"/>
    <w:rsid w:val="006428A0"/>
    <w:rsid w:val="0064320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2E6E"/>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5FC"/>
    <w:rsid w:val="006E4684"/>
    <w:rsid w:val="006E4BC5"/>
    <w:rsid w:val="006E50C9"/>
    <w:rsid w:val="006E6088"/>
    <w:rsid w:val="006E6BF4"/>
    <w:rsid w:val="006E6D5B"/>
    <w:rsid w:val="006E776B"/>
    <w:rsid w:val="006E7966"/>
    <w:rsid w:val="006E7A99"/>
    <w:rsid w:val="006E7B14"/>
    <w:rsid w:val="006F0431"/>
    <w:rsid w:val="006F0516"/>
    <w:rsid w:val="006F2654"/>
    <w:rsid w:val="006F2CE0"/>
    <w:rsid w:val="006F3F15"/>
    <w:rsid w:val="006F58BA"/>
    <w:rsid w:val="006F5EF7"/>
    <w:rsid w:val="006F5FD2"/>
    <w:rsid w:val="006F6268"/>
    <w:rsid w:val="006F6CF5"/>
    <w:rsid w:val="006F7A29"/>
    <w:rsid w:val="007000A3"/>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6ACC"/>
    <w:rsid w:val="0070735E"/>
    <w:rsid w:val="007107D0"/>
    <w:rsid w:val="007107E0"/>
    <w:rsid w:val="007107EA"/>
    <w:rsid w:val="00710FE8"/>
    <w:rsid w:val="0071157A"/>
    <w:rsid w:val="00712BE9"/>
    <w:rsid w:val="00713261"/>
    <w:rsid w:val="007134D5"/>
    <w:rsid w:val="007138F9"/>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652"/>
    <w:rsid w:val="00724D5D"/>
    <w:rsid w:val="00725042"/>
    <w:rsid w:val="00725F80"/>
    <w:rsid w:val="00726F4C"/>
    <w:rsid w:val="007278D9"/>
    <w:rsid w:val="0072798F"/>
    <w:rsid w:val="00727C1E"/>
    <w:rsid w:val="007305FF"/>
    <w:rsid w:val="007314A7"/>
    <w:rsid w:val="00731922"/>
    <w:rsid w:val="00731E3B"/>
    <w:rsid w:val="007321E2"/>
    <w:rsid w:val="00732293"/>
    <w:rsid w:val="00732610"/>
    <w:rsid w:val="007326AF"/>
    <w:rsid w:val="007340B4"/>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B35"/>
    <w:rsid w:val="00780EC3"/>
    <w:rsid w:val="0078108A"/>
    <w:rsid w:val="0078111A"/>
    <w:rsid w:val="00781A84"/>
    <w:rsid w:val="00781B2C"/>
    <w:rsid w:val="0078245F"/>
    <w:rsid w:val="00782F19"/>
    <w:rsid w:val="00782F86"/>
    <w:rsid w:val="00783124"/>
    <w:rsid w:val="00784117"/>
    <w:rsid w:val="007846AA"/>
    <w:rsid w:val="0078602A"/>
    <w:rsid w:val="007860F9"/>
    <w:rsid w:val="0078651F"/>
    <w:rsid w:val="00786E66"/>
    <w:rsid w:val="00790430"/>
    <w:rsid w:val="00790F31"/>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4731"/>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4AE3"/>
    <w:rsid w:val="007E626C"/>
    <w:rsid w:val="007E6EE0"/>
    <w:rsid w:val="007E7820"/>
    <w:rsid w:val="007E791F"/>
    <w:rsid w:val="007E7AEF"/>
    <w:rsid w:val="007F0829"/>
    <w:rsid w:val="007F0B1B"/>
    <w:rsid w:val="007F0E1E"/>
    <w:rsid w:val="007F0FBB"/>
    <w:rsid w:val="007F10E6"/>
    <w:rsid w:val="007F1890"/>
    <w:rsid w:val="007F2626"/>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24A"/>
    <w:rsid w:val="00805634"/>
    <w:rsid w:val="008056C8"/>
    <w:rsid w:val="00806219"/>
    <w:rsid w:val="00806C5F"/>
    <w:rsid w:val="00807D4E"/>
    <w:rsid w:val="00810A63"/>
    <w:rsid w:val="0081222C"/>
    <w:rsid w:val="008124DF"/>
    <w:rsid w:val="00812920"/>
    <w:rsid w:val="0081359C"/>
    <w:rsid w:val="00813B29"/>
    <w:rsid w:val="00814641"/>
    <w:rsid w:val="00814B66"/>
    <w:rsid w:val="00815612"/>
    <w:rsid w:val="00816505"/>
    <w:rsid w:val="008169D9"/>
    <w:rsid w:val="00820547"/>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022"/>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5EE4"/>
    <w:rsid w:val="008463AD"/>
    <w:rsid w:val="00846487"/>
    <w:rsid w:val="008464B0"/>
    <w:rsid w:val="0084672F"/>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5E5"/>
    <w:rsid w:val="008628A2"/>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205"/>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1CC"/>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6D3"/>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530"/>
    <w:rsid w:val="00960ECD"/>
    <w:rsid w:val="009611B5"/>
    <w:rsid w:val="00961A52"/>
    <w:rsid w:val="009625A6"/>
    <w:rsid w:val="00963A6D"/>
    <w:rsid w:val="00964789"/>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784"/>
    <w:rsid w:val="009A1979"/>
    <w:rsid w:val="009A2DBD"/>
    <w:rsid w:val="009A36EE"/>
    <w:rsid w:val="009A3F30"/>
    <w:rsid w:val="009A4147"/>
    <w:rsid w:val="009A47DC"/>
    <w:rsid w:val="009A47DD"/>
    <w:rsid w:val="009A4FBA"/>
    <w:rsid w:val="009A5E57"/>
    <w:rsid w:val="009A60D7"/>
    <w:rsid w:val="009A62EE"/>
    <w:rsid w:val="009A665C"/>
    <w:rsid w:val="009A6ECC"/>
    <w:rsid w:val="009A78F6"/>
    <w:rsid w:val="009B034E"/>
    <w:rsid w:val="009B03DE"/>
    <w:rsid w:val="009B03F8"/>
    <w:rsid w:val="009B12EC"/>
    <w:rsid w:val="009B1D51"/>
    <w:rsid w:val="009B1FC0"/>
    <w:rsid w:val="009B2A42"/>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2A5D"/>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657"/>
    <w:rsid w:val="009E0996"/>
    <w:rsid w:val="009E0A06"/>
    <w:rsid w:val="009E0EA6"/>
    <w:rsid w:val="009E16C2"/>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41AA"/>
    <w:rsid w:val="00A056B6"/>
    <w:rsid w:val="00A05C10"/>
    <w:rsid w:val="00A05CDA"/>
    <w:rsid w:val="00A060CD"/>
    <w:rsid w:val="00A064B7"/>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F71"/>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148"/>
    <w:rsid w:val="00A34A12"/>
    <w:rsid w:val="00A35254"/>
    <w:rsid w:val="00A35544"/>
    <w:rsid w:val="00A35C04"/>
    <w:rsid w:val="00A36B58"/>
    <w:rsid w:val="00A3736F"/>
    <w:rsid w:val="00A3749B"/>
    <w:rsid w:val="00A37680"/>
    <w:rsid w:val="00A3788E"/>
    <w:rsid w:val="00A400F7"/>
    <w:rsid w:val="00A4015B"/>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97E"/>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288"/>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872"/>
    <w:rsid w:val="00AE2ACE"/>
    <w:rsid w:val="00AE2ADB"/>
    <w:rsid w:val="00AE3123"/>
    <w:rsid w:val="00AE4171"/>
    <w:rsid w:val="00AE4353"/>
    <w:rsid w:val="00AE4DEE"/>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C80"/>
    <w:rsid w:val="00B16E21"/>
    <w:rsid w:val="00B16E74"/>
    <w:rsid w:val="00B16F26"/>
    <w:rsid w:val="00B1773B"/>
    <w:rsid w:val="00B177E5"/>
    <w:rsid w:val="00B17DAA"/>
    <w:rsid w:val="00B17E10"/>
    <w:rsid w:val="00B20319"/>
    <w:rsid w:val="00B20E7E"/>
    <w:rsid w:val="00B20EED"/>
    <w:rsid w:val="00B21938"/>
    <w:rsid w:val="00B21B66"/>
    <w:rsid w:val="00B21EF4"/>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55E0"/>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0D9"/>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5A0"/>
    <w:rsid w:val="00B67E76"/>
    <w:rsid w:val="00B70398"/>
    <w:rsid w:val="00B70B55"/>
    <w:rsid w:val="00B70DDC"/>
    <w:rsid w:val="00B71A92"/>
    <w:rsid w:val="00B7325C"/>
    <w:rsid w:val="00B737D2"/>
    <w:rsid w:val="00B73C25"/>
    <w:rsid w:val="00B746E1"/>
    <w:rsid w:val="00B74962"/>
    <w:rsid w:val="00B74AA3"/>
    <w:rsid w:val="00B75BCF"/>
    <w:rsid w:val="00B75EED"/>
    <w:rsid w:val="00B7657C"/>
    <w:rsid w:val="00B76818"/>
    <w:rsid w:val="00B76904"/>
    <w:rsid w:val="00B774AC"/>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717"/>
    <w:rsid w:val="00B92D6E"/>
    <w:rsid w:val="00B92ECD"/>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3E9"/>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0AB4"/>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AFD"/>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963"/>
    <w:rsid w:val="00BF2AE7"/>
    <w:rsid w:val="00BF2CD7"/>
    <w:rsid w:val="00BF394A"/>
    <w:rsid w:val="00BF3D0C"/>
    <w:rsid w:val="00BF5666"/>
    <w:rsid w:val="00BF5A20"/>
    <w:rsid w:val="00BF5D84"/>
    <w:rsid w:val="00BF61CA"/>
    <w:rsid w:val="00BF6467"/>
    <w:rsid w:val="00BF66C0"/>
    <w:rsid w:val="00BF6838"/>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0D9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16F06"/>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30E"/>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75F"/>
    <w:rsid w:val="00C52924"/>
    <w:rsid w:val="00C52BDA"/>
    <w:rsid w:val="00C53590"/>
    <w:rsid w:val="00C5427B"/>
    <w:rsid w:val="00C54A49"/>
    <w:rsid w:val="00C5520F"/>
    <w:rsid w:val="00C552BD"/>
    <w:rsid w:val="00C559F4"/>
    <w:rsid w:val="00C55A94"/>
    <w:rsid w:val="00C57190"/>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820"/>
    <w:rsid w:val="00C76CE3"/>
    <w:rsid w:val="00C7704C"/>
    <w:rsid w:val="00C773D8"/>
    <w:rsid w:val="00C77B4F"/>
    <w:rsid w:val="00C77FBA"/>
    <w:rsid w:val="00C805AF"/>
    <w:rsid w:val="00C80939"/>
    <w:rsid w:val="00C809D4"/>
    <w:rsid w:val="00C80E70"/>
    <w:rsid w:val="00C81936"/>
    <w:rsid w:val="00C81DF2"/>
    <w:rsid w:val="00C81E2C"/>
    <w:rsid w:val="00C81F3B"/>
    <w:rsid w:val="00C824B0"/>
    <w:rsid w:val="00C83BD0"/>
    <w:rsid w:val="00C83C97"/>
    <w:rsid w:val="00C83D5E"/>
    <w:rsid w:val="00C84722"/>
    <w:rsid w:val="00C8485E"/>
    <w:rsid w:val="00C8492D"/>
    <w:rsid w:val="00C8645B"/>
    <w:rsid w:val="00C90F86"/>
    <w:rsid w:val="00C9148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2B"/>
    <w:rsid w:val="00CA4F52"/>
    <w:rsid w:val="00CA5B58"/>
    <w:rsid w:val="00CA5E0B"/>
    <w:rsid w:val="00CA5E21"/>
    <w:rsid w:val="00CA67B1"/>
    <w:rsid w:val="00CA6EA7"/>
    <w:rsid w:val="00CA7475"/>
    <w:rsid w:val="00CA77E7"/>
    <w:rsid w:val="00CA79F9"/>
    <w:rsid w:val="00CA7F09"/>
    <w:rsid w:val="00CB044C"/>
    <w:rsid w:val="00CB0504"/>
    <w:rsid w:val="00CB0997"/>
    <w:rsid w:val="00CB2FEB"/>
    <w:rsid w:val="00CB35F3"/>
    <w:rsid w:val="00CB3AA0"/>
    <w:rsid w:val="00CB4372"/>
    <w:rsid w:val="00CB490B"/>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048"/>
    <w:rsid w:val="00CC526A"/>
    <w:rsid w:val="00CC5648"/>
    <w:rsid w:val="00CC6210"/>
    <w:rsid w:val="00CC73C1"/>
    <w:rsid w:val="00CD010B"/>
    <w:rsid w:val="00CD0269"/>
    <w:rsid w:val="00CD0F2B"/>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C3B"/>
    <w:rsid w:val="00CE3F09"/>
    <w:rsid w:val="00CE41FF"/>
    <w:rsid w:val="00CE4358"/>
    <w:rsid w:val="00CE4360"/>
    <w:rsid w:val="00CE449B"/>
    <w:rsid w:val="00CE4A67"/>
    <w:rsid w:val="00CE4C83"/>
    <w:rsid w:val="00CE4D54"/>
    <w:rsid w:val="00CE5309"/>
    <w:rsid w:val="00CE5E6A"/>
    <w:rsid w:val="00CE69A3"/>
    <w:rsid w:val="00CE6E37"/>
    <w:rsid w:val="00CE797F"/>
    <w:rsid w:val="00CE7B9B"/>
    <w:rsid w:val="00CF04B0"/>
    <w:rsid w:val="00CF05A0"/>
    <w:rsid w:val="00CF0620"/>
    <w:rsid w:val="00CF1932"/>
    <w:rsid w:val="00CF1B35"/>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2CA6"/>
    <w:rsid w:val="00D147C6"/>
    <w:rsid w:val="00D14A7D"/>
    <w:rsid w:val="00D14B02"/>
    <w:rsid w:val="00D150D5"/>
    <w:rsid w:val="00D156BA"/>
    <w:rsid w:val="00D15A44"/>
    <w:rsid w:val="00D15B82"/>
    <w:rsid w:val="00D15C74"/>
    <w:rsid w:val="00D163F1"/>
    <w:rsid w:val="00D16862"/>
    <w:rsid w:val="00D16A37"/>
    <w:rsid w:val="00D170EE"/>
    <w:rsid w:val="00D174AE"/>
    <w:rsid w:val="00D17E35"/>
    <w:rsid w:val="00D203F7"/>
    <w:rsid w:val="00D20581"/>
    <w:rsid w:val="00D207BC"/>
    <w:rsid w:val="00D21EC1"/>
    <w:rsid w:val="00D22921"/>
    <w:rsid w:val="00D22A76"/>
    <w:rsid w:val="00D23219"/>
    <w:rsid w:val="00D232A9"/>
    <w:rsid w:val="00D23434"/>
    <w:rsid w:val="00D234CB"/>
    <w:rsid w:val="00D23A8C"/>
    <w:rsid w:val="00D23E12"/>
    <w:rsid w:val="00D23E1D"/>
    <w:rsid w:val="00D24272"/>
    <w:rsid w:val="00D244D8"/>
    <w:rsid w:val="00D248A2"/>
    <w:rsid w:val="00D2496A"/>
    <w:rsid w:val="00D24D0D"/>
    <w:rsid w:val="00D259F6"/>
    <w:rsid w:val="00D26607"/>
    <w:rsid w:val="00D26CB8"/>
    <w:rsid w:val="00D26DD0"/>
    <w:rsid w:val="00D275D3"/>
    <w:rsid w:val="00D27607"/>
    <w:rsid w:val="00D27AC3"/>
    <w:rsid w:val="00D304C4"/>
    <w:rsid w:val="00D30E0B"/>
    <w:rsid w:val="00D31C83"/>
    <w:rsid w:val="00D32131"/>
    <w:rsid w:val="00D32232"/>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3FA"/>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A4D"/>
    <w:rsid w:val="00D83FB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0B4"/>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86B"/>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100"/>
    <w:rsid w:val="00DD230C"/>
    <w:rsid w:val="00DD2965"/>
    <w:rsid w:val="00DD2A5D"/>
    <w:rsid w:val="00DD2BD0"/>
    <w:rsid w:val="00DD413F"/>
    <w:rsid w:val="00DD53B6"/>
    <w:rsid w:val="00DD5DC5"/>
    <w:rsid w:val="00DD655B"/>
    <w:rsid w:val="00DD6920"/>
    <w:rsid w:val="00DD69DC"/>
    <w:rsid w:val="00DD6C37"/>
    <w:rsid w:val="00DD78A4"/>
    <w:rsid w:val="00DE01C7"/>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4A67"/>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186C"/>
    <w:rsid w:val="00E324B2"/>
    <w:rsid w:val="00E32650"/>
    <w:rsid w:val="00E32A82"/>
    <w:rsid w:val="00E33CF3"/>
    <w:rsid w:val="00E345FB"/>
    <w:rsid w:val="00E34BA8"/>
    <w:rsid w:val="00E34D20"/>
    <w:rsid w:val="00E34F77"/>
    <w:rsid w:val="00E35051"/>
    <w:rsid w:val="00E35097"/>
    <w:rsid w:val="00E355B1"/>
    <w:rsid w:val="00E35B28"/>
    <w:rsid w:val="00E35F61"/>
    <w:rsid w:val="00E367F7"/>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16A"/>
    <w:rsid w:val="00E51485"/>
    <w:rsid w:val="00E5274B"/>
    <w:rsid w:val="00E527AB"/>
    <w:rsid w:val="00E52E3A"/>
    <w:rsid w:val="00E52EBA"/>
    <w:rsid w:val="00E53E16"/>
    <w:rsid w:val="00E54EBF"/>
    <w:rsid w:val="00E55345"/>
    <w:rsid w:val="00E55944"/>
    <w:rsid w:val="00E55962"/>
    <w:rsid w:val="00E55ABC"/>
    <w:rsid w:val="00E55BDB"/>
    <w:rsid w:val="00E55E20"/>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589"/>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067"/>
    <w:rsid w:val="00E97746"/>
    <w:rsid w:val="00E97A68"/>
    <w:rsid w:val="00EA02C5"/>
    <w:rsid w:val="00EA073C"/>
    <w:rsid w:val="00EA088B"/>
    <w:rsid w:val="00EA09C5"/>
    <w:rsid w:val="00EA0B30"/>
    <w:rsid w:val="00EA0B72"/>
    <w:rsid w:val="00EA0E25"/>
    <w:rsid w:val="00EA15BD"/>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165E"/>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C7D7A"/>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01"/>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5"/>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5C7"/>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7CF"/>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5F82"/>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5422"/>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5762"/>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7B7"/>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B2Char">
    <w:name w:val="B2 Char"/>
    <w:link w:val="B2"/>
    <w:qFormat/>
    <w:rsid w:val="00964789"/>
  </w:style>
  <w:style w:type="paragraph" w:customStyle="1" w:styleId="RAN1bullet2">
    <w:name w:val="RAN1 bullet2"/>
    <w:basedOn w:val="Normal"/>
    <w:qFormat/>
    <w:rsid w:val="00964789"/>
    <w:pPr>
      <w:numPr>
        <w:ilvl w:val="1"/>
        <w:numId w:val="38"/>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72170989">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9879482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8951492">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031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70295481">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66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5C31C39-3335-44CA-9006-DEAB0E7C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51</cp:revision>
  <cp:lastPrinted>2017-09-11T15:45:00Z</cp:lastPrinted>
  <dcterms:created xsi:type="dcterms:W3CDTF">2019-04-02T17:29:00Z</dcterms:created>
  <dcterms:modified xsi:type="dcterms:W3CDTF">2019-11-08T17:48:00Z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